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FB" w:rsidRPr="00EB4599" w:rsidRDefault="00293BE7" w:rsidP="00EB4599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EB4599">
        <w:rPr>
          <w:rFonts w:ascii="宋体" w:eastAsia="宋体" w:hAnsi="宋体"/>
          <w:b/>
          <w:color w:val="FF0000"/>
          <w:sz w:val="28"/>
        </w:rPr>
        <w:t>期末测评</w:t>
      </w:r>
    </w:p>
    <w:p w:rsidR="00625FFB" w:rsidRPr="00EB4599" w:rsidRDefault="00293BE7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时间</w:t>
      </w:r>
      <w:r w:rsidRPr="00EB4599">
        <w:rPr>
          <w:rFonts w:ascii="宋体" w:eastAsia="宋体" w:hAnsi="宋体"/>
          <w:color w:val="000000" w:themeColor="text1"/>
        </w:rPr>
        <w:t>:120</w:t>
      </w:r>
      <w:r w:rsidRPr="00EB4599">
        <w:rPr>
          <w:rFonts w:ascii="宋体" w:eastAsia="宋体" w:hAnsi="宋体"/>
          <w:color w:val="000000" w:themeColor="text1"/>
        </w:rPr>
        <w:t>分钟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满分</w:t>
      </w:r>
      <w:r w:rsidRPr="00EB4599">
        <w:rPr>
          <w:rFonts w:ascii="宋体" w:eastAsia="宋体" w:hAnsi="宋体"/>
          <w:color w:val="000000" w:themeColor="text1"/>
        </w:rPr>
        <w:t>:120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一、积累与运用</w:t>
      </w:r>
      <w:r w:rsidRPr="00EB4599">
        <w:rPr>
          <w:rFonts w:ascii="宋体" w:eastAsia="宋体" w:hAnsi="宋体"/>
          <w:color w:val="000000" w:themeColor="text1"/>
        </w:rPr>
        <w:t>(29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下列加点字的注音有误的一项是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 xml:space="preserve">　　</w:t>
      </w:r>
      <w:r w:rsidRPr="00EB4599">
        <w:rPr>
          <w:rFonts w:ascii="宋体" w:eastAsia="宋体" w:hAnsi="宋体"/>
          <w:color w:val="000000" w:themeColor="text1"/>
        </w:rPr>
        <w:t>)(2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  <w:em w:val="dot"/>
        </w:rPr>
        <w:t>彬</w:t>
      </w:r>
      <w:r w:rsidRPr="00EB4599">
        <w:rPr>
          <w:rFonts w:ascii="宋体" w:eastAsia="宋体" w:hAnsi="宋体"/>
          <w:color w:val="000000" w:themeColor="text1"/>
        </w:rPr>
        <w:t>彬有礼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bīn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 xml:space="preserve">　　　　</w:t>
      </w:r>
      <w:r w:rsidRPr="00EB4599">
        <w:rPr>
          <w:rFonts w:ascii="宋体" w:eastAsia="宋体" w:hAnsi="宋体"/>
          <w:color w:val="000000" w:themeColor="text1"/>
        </w:rPr>
        <w:t>间不容</w:t>
      </w:r>
      <w:r w:rsidRPr="00EB4599">
        <w:rPr>
          <w:rFonts w:ascii="宋体" w:eastAsia="宋体" w:hAnsi="宋体"/>
          <w:color w:val="000000" w:themeColor="text1"/>
          <w:em w:val="dot"/>
        </w:rPr>
        <w:t>发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fà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 xml:space="preserve">　　　　</w:t>
      </w:r>
      <w:r w:rsidRPr="00EB4599">
        <w:rPr>
          <w:rFonts w:ascii="宋体" w:eastAsia="宋体" w:hAnsi="宋体"/>
          <w:color w:val="000000" w:themeColor="text1"/>
          <w:em w:val="dot"/>
        </w:rPr>
        <w:t>矫</w:t>
      </w:r>
      <w:r w:rsidRPr="00EB4599">
        <w:rPr>
          <w:rFonts w:ascii="宋体" w:eastAsia="宋体" w:hAnsi="宋体"/>
          <w:color w:val="000000" w:themeColor="text1"/>
        </w:rPr>
        <w:t>揉造作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jiǎo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 xml:space="preserve">　　　　　</w:t>
      </w:r>
      <w:r w:rsidRPr="00EB4599">
        <w:rPr>
          <w:rFonts w:ascii="宋体" w:eastAsia="宋体" w:hAnsi="宋体"/>
          <w:color w:val="000000" w:themeColor="text1"/>
          <w:em w:val="dot"/>
        </w:rPr>
        <w:t>汲</w:t>
      </w:r>
      <w:r w:rsidRPr="00EB4599">
        <w:rPr>
          <w:rFonts w:ascii="宋体" w:eastAsia="宋体" w:hAnsi="宋体"/>
          <w:color w:val="000000" w:themeColor="text1"/>
        </w:rPr>
        <w:t>取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jí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自惭形</w:t>
      </w:r>
      <w:r w:rsidRPr="00EB4599">
        <w:rPr>
          <w:rFonts w:ascii="宋体" w:eastAsia="宋体" w:hAnsi="宋体"/>
          <w:color w:val="000000" w:themeColor="text1"/>
          <w:em w:val="dot"/>
        </w:rPr>
        <w:t>秽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huì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面面相</w:t>
      </w:r>
      <w:r w:rsidRPr="00EB4599">
        <w:rPr>
          <w:rFonts w:ascii="宋体" w:eastAsia="宋体" w:hAnsi="宋体"/>
          <w:color w:val="000000" w:themeColor="text1"/>
          <w:em w:val="dot"/>
        </w:rPr>
        <w:t>觑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qù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  <w:em w:val="dot"/>
        </w:rPr>
        <w:t>歇</w:t>
      </w:r>
      <w:r w:rsidRPr="00EB4599">
        <w:rPr>
          <w:rFonts w:ascii="宋体" w:eastAsia="宋体" w:hAnsi="宋体"/>
          <w:color w:val="000000" w:themeColor="text1"/>
        </w:rPr>
        <w:t>斯底里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xiē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  <w:em w:val="dot"/>
        </w:rPr>
        <w:t>陨</w:t>
      </w:r>
      <w:r w:rsidRPr="00EB4599">
        <w:rPr>
          <w:rFonts w:ascii="宋体" w:eastAsia="宋体" w:hAnsi="宋体"/>
          <w:color w:val="000000" w:themeColor="text1"/>
        </w:rPr>
        <w:t>落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yǔn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吹毛求</w:t>
      </w:r>
      <w:r w:rsidRPr="00EB4599">
        <w:rPr>
          <w:rFonts w:ascii="宋体" w:eastAsia="宋体" w:hAnsi="宋体"/>
          <w:color w:val="000000" w:themeColor="text1"/>
          <w:em w:val="dot"/>
        </w:rPr>
        <w:t>疵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cī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涕</w:t>
      </w:r>
      <w:r w:rsidRPr="00EB4599">
        <w:rPr>
          <w:rFonts w:ascii="宋体" w:eastAsia="宋体" w:hAnsi="宋体"/>
          <w:color w:val="000000" w:themeColor="text1"/>
          <w:em w:val="dot"/>
        </w:rPr>
        <w:t>泗</w:t>
      </w:r>
      <w:r w:rsidRPr="00EB4599">
        <w:rPr>
          <w:rFonts w:ascii="宋体" w:eastAsia="宋体" w:hAnsi="宋体"/>
          <w:color w:val="000000" w:themeColor="text1"/>
        </w:rPr>
        <w:t>横流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sì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装</w:t>
      </w:r>
      <w:r w:rsidRPr="00EB4599">
        <w:rPr>
          <w:rFonts w:ascii="宋体" w:eastAsia="宋体" w:hAnsi="宋体"/>
          <w:color w:val="000000" w:themeColor="text1"/>
          <w:em w:val="dot"/>
        </w:rPr>
        <w:t>弶</w:t>
      </w:r>
      <w:r w:rsidRPr="00EB4599">
        <w:rPr>
          <w:rFonts w:ascii="宋体" w:eastAsia="宋体" w:hAnsi="宋体"/>
          <w:color w:val="000000" w:themeColor="text1"/>
        </w:rPr>
        <w:t>捕鸟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jīng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  <w:em w:val="dot"/>
        </w:rPr>
        <w:t>坍</w:t>
      </w:r>
      <w:r w:rsidRPr="00EB4599">
        <w:rPr>
          <w:rFonts w:ascii="宋体" w:eastAsia="宋体" w:hAnsi="宋体"/>
          <w:color w:val="000000" w:themeColor="text1"/>
        </w:rPr>
        <w:t>塌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tān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D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  <w:em w:val="dot"/>
        </w:rPr>
        <w:t>恪</w:t>
      </w:r>
      <w:r w:rsidRPr="00EB4599">
        <w:rPr>
          <w:rFonts w:ascii="宋体" w:eastAsia="宋体" w:hAnsi="宋体"/>
          <w:color w:val="000000" w:themeColor="text1"/>
        </w:rPr>
        <w:t>尽职守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kè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孜孜不</w:t>
      </w:r>
      <w:r w:rsidRPr="00EB4599">
        <w:rPr>
          <w:rFonts w:ascii="宋体" w:eastAsia="宋体" w:hAnsi="宋体"/>
          <w:color w:val="000000" w:themeColor="text1"/>
          <w:em w:val="dot"/>
        </w:rPr>
        <w:t>倦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juàn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根深</w:t>
      </w:r>
      <w:r w:rsidRPr="00EB4599">
        <w:rPr>
          <w:rFonts w:ascii="宋体" w:eastAsia="宋体" w:hAnsi="宋体"/>
          <w:color w:val="000000" w:themeColor="text1"/>
          <w:em w:val="dot"/>
        </w:rPr>
        <w:t>蒂</w:t>
      </w:r>
      <w:r w:rsidRPr="00EB4599">
        <w:rPr>
          <w:rFonts w:ascii="宋体" w:eastAsia="宋体" w:hAnsi="宋体"/>
          <w:color w:val="000000" w:themeColor="text1"/>
        </w:rPr>
        <w:t>固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dì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恣</w:t>
      </w:r>
      <w:r w:rsidRPr="00EB4599">
        <w:rPr>
          <w:rFonts w:ascii="宋体" w:eastAsia="宋体" w:hAnsi="宋体"/>
          <w:color w:val="000000" w:themeColor="text1"/>
          <w:em w:val="dot"/>
        </w:rPr>
        <w:t>睢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suī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下列句子中加点成语使用完全正确的一项是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 xml:space="preserve">　　</w:t>
      </w:r>
      <w:r w:rsidRPr="00EB4599">
        <w:rPr>
          <w:rFonts w:ascii="宋体" w:eastAsia="宋体" w:hAnsi="宋体"/>
          <w:color w:val="000000" w:themeColor="text1"/>
        </w:rPr>
        <w:t>)(2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随着最后一个隧洞竣工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这条南北交通大动脉</w:t>
      </w:r>
      <w:r w:rsidRPr="00EB4599">
        <w:rPr>
          <w:rFonts w:ascii="宋体" w:eastAsia="宋体" w:hAnsi="宋体"/>
          <w:color w:val="000000" w:themeColor="text1"/>
          <w:em w:val="dot"/>
        </w:rPr>
        <w:t>豁然开朗</w:t>
      </w:r>
      <w:r w:rsidRPr="00EB4599">
        <w:rPr>
          <w:rFonts w:ascii="宋体" w:eastAsia="宋体" w:hAnsi="宋体"/>
          <w:color w:val="000000" w:themeColor="text1"/>
        </w:rPr>
        <w:t>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为了在科技比赛中体现创新精神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许多同学</w:t>
      </w:r>
      <w:r w:rsidRPr="00EB4599">
        <w:rPr>
          <w:rFonts w:ascii="宋体" w:eastAsia="宋体" w:hAnsi="宋体"/>
          <w:color w:val="000000" w:themeColor="text1"/>
          <w:em w:val="dot"/>
        </w:rPr>
        <w:t>处心积虑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设计了各种造型的航空模型。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对于叔叔回国这桩</w:t>
      </w:r>
      <w:r w:rsidRPr="00EB4599">
        <w:rPr>
          <w:rFonts w:ascii="宋体" w:eastAsia="宋体" w:hAnsi="宋体"/>
          <w:color w:val="000000" w:themeColor="text1"/>
          <w:em w:val="dot"/>
        </w:rPr>
        <w:t>十拿九稳</w:t>
      </w:r>
      <w:r w:rsidRPr="00EB4599">
        <w:rPr>
          <w:rFonts w:ascii="宋体" w:eastAsia="宋体" w:hAnsi="宋体"/>
          <w:color w:val="000000" w:themeColor="text1"/>
        </w:rPr>
        <w:t>的事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大家还拟定了上千种计划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甚至计划到要用这位叔叔的钱置一所别墅。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D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《敬业与乐业》是把《礼记》里头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敬业乐群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和《老子》里头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安其居乐其业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那两句话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em w:val="dot"/>
        </w:rPr>
        <w:t>无中生有</w:t>
      </w:r>
      <w:r w:rsidRPr="00EB4599">
        <w:rPr>
          <w:rFonts w:ascii="宋体" w:eastAsia="宋体" w:hAnsi="宋体"/>
          <w:color w:val="000000" w:themeColor="text1"/>
        </w:rPr>
        <w:t>造出来的。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3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下列句子中没有语病的一项是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 xml:space="preserve">　　</w:t>
      </w:r>
      <w:r w:rsidRPr="00EB4599">
        <w:rPr>
          <w:rFonts w:ascii="宋体" w:eastAsia="宋体" w:hAnsi="宋体"/>
          <w:color w:val="000000" w:themeColor="text1"/>
        </w:rPr>
        <w:t>)(2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在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一带一路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的推进过程中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中国将同哈萨克斯坦一道圆梦、筑梦、追梦。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通过哈桑的誓言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为你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千千万万遍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使我懂得了朋友间友谊的珍贵。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航天员举着国旗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通过摄像机镜头送出了节日的问候。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D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共享单车具有快捷、方便、灵活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已成为广大市民的重要交通工具之一。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4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下列句子排序最恰当的一项是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 xml:space="preserve">　　</w:t>
      </w:r>
      <w:r w:rsidRPr="00EB4599">
        <w:rPr>
          <w:rFonts w:ascii="宋体" w:eastAsia="宋体" w:hAnsi="宋体"/>
          <w:color w:val="000000" w:themeColor="text1"/>
        </w:rPr>
        <w:t>)(2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这类的图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绘画的动机都在实用。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编纂关于动物植物的书籍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要让读者明白动物植物外面的形态跟内部的结构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就得画种种动物植物的图。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③</w:t>
      </w:r>
      <w:r w:rsidRPr="00EB4599">
        <w:rPr>
          <w:rFonts w:ascii="宋体" w:eastAsia="宋体" w:hAnsi="宋体"/>
          <w:color w:val="000000" w:themeColor="text1"/>
        </w:rPr>
        <w:t>修建一所房屋或者布置一个花园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要让住在外地的朋友知道房屋花园是怎么个光景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就得画关</w:t>
      </w:r>
      <w:r w:rsidRPr="00EB4599">
        <w:rPr>
          <w:rFonts w:ascii="宋体" w:eastAsia="宋体" w:hAnsi="宋体"/>
          <w:color w:val="000000" w:themeColor="text1"/>
        </w:rPr>
        <w:t>于这所房屋这个花园的图。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读者看了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明白了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住在外地的朋友看了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知道了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就完成了它的功能。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⑤</w:t>
      </w:r>
      <w:r w:rsidRPr="00EB4599">
        <w:rPr>
          <w:rFonts w:ascii="宋体" w:eastAsia="宋体" w:hAnsi="宋体"/>
          <w:color w:val="000000" w:themeColor="text1"/>
        </w:rPr>
        <w:t>咱们画图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有时候为的是实用。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 w:cs="宋体" w:hint="eastAsia"/>
          <w:color w:val="000000" w:themeColor="text1"/>
        </w:rPr>
        <w:t>④②③⑤①</w:t>
      </w:r>
      <w:r w:rsidRPr="00EB4599">
        <w:rPr>
          <w:rFonts w:ascii="宋体" w:eastAsia="宋体" w:hAnsi="宋体"/>
          <w:color w:val="000000" w:themeColor="text1"/>
        </w:rPr>
        <w:t xml:space="preserve">　　　　　　</w:t>
      </w: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 w:cs="宋体" w:hint="eastAsia"/>
          <w:color w:val="000000" w:themeColor="text1"/>
        </w:rPr>
        <w:t>②③④①⑤</w:t>
      </w:r>
      <w:r w:rsidRPr="00EB4599">
        <w:rPr>
          <w:rFonts w:ascii="宋体" w:eastAsia="宋体" w:hAnsi="宋体"/>
          <w:color w:val="000000" w:themeColor="text1"/>
        </w:rPr>
        <w:t xml:space="preserve">　　　　　　</w:t>
      </w: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 w:cs="宋体" w:hint="eastAsia"/>
          <w:color w:val="000000" w:themeColor="text1"/>
        </w:rPr>
        <w:t>⑤③②④①</w:t>
      </w:r>
      <w:r w:rsidRPr="00EB4599">
        <w:rPr>
          <w:rFonts w:ascii="宋体" w:eastAsia="宋体" w:hAnsi="宋体"/>
          <w:color w:val="000000" w:themeColor="text1"/>
        </w:rPr>
        <w:t xml:space="preserve">　　　　　　</w:t>
      </w:r>
      <w:r w:rsidRPr="00EB4599">
        <w:rPr>
          <w:rFonts w:ascii="宋体" w:eastAsia="宋体" w:hAnsi="宋体"/>
          <w:color w:val="000000" w:themeColor="text1"/>
        </w:rPr>
        <w:t>D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 w:cs="宋体" w:hint="eastAsia"/>
          <w:color w:val="000000" w:themeColor="text1"/>
        </w:rPr>
        <w:t>⑤②③①④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5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诗文名句填空。</w:t>
      </w:r>
      <w:r w:rsidRPr="00EB4599">
        <w:rPr>
          <w:rFonts w:ascii="宋体" w:eastAsia="宋体" w:hAnsi="宋体"/>
          <w:color w:val="000000" w:themeColor="text1"/>
        </w:rPr>
        <w:t>(6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《岳阳楼记》中表现作者胸襟开阔的句子是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 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李白《行路难》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其一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一诗中经过大段的反复回旋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最后境界顿开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用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两句表达了诗人的乐观和自信。</w:t>
      </w:r>
      <w:r w:rsidRPr="00EB4599">
        <w:rPr>
          <w:rFonts w:ascii="宋体" w:eastAsia="宋体" w:hAnsi="宋体"/>
          <w:color w:val="000000" w:themeColor="text1"/>
        </w:rPr>
        <w:t> 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(3)</w:t>
      </w:r>
      <w:r w:rsidRPr="00EB4599">
        <w:rPr>
          <w:rFonts w:ascii="宋体" w:eastAsia="宋体" w:hAnsi="宋体"/>
          <w:color w:val="000000" w:themeColor="text1"/>
        </w:rPr>
        <w:t>李商隐的《无题》饱含了诗人仕途苦闷的心情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诗中以极其沉痛的心情写伤别的诗句是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 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6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名著阅读。</w:t>
      </w:r>
      <w:r w:rsidRPr="00EB4599">
        <w:rPr>
          <w:rFonts w:ascii="宋体" w:eastAsia="宋体" w:hAnsi="宋体"/>
          <w:color w:val="000000" w:themeColor="text1"/>
        </w:rPr>
        <w:t>(7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lastRenderedPageBreak/>
        <w:t>请根据选段填空。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那种地道人笑道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墙角边绿杨树上新添了一个老鸦巢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每日直聒到晚。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众人道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把梯子去上面拆了那巢便了。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有几个道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我们便去。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/>
          <w:color w:val="000000" w:themeColor="text1"/>
        </w:rPr>
        <w:t>也乘着酒兴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都到外面看时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果然绿杨树上一个老鸦巢。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众人道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把梯子上去拆了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也得耳根清净。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李四便道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我与你盘上去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不要梯子。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/>
          <w:color w:val="000000" w:themeColor="text1"/>
        </w:rPr>
        <w:t>相了一相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走到树前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把直裰脱了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用右手向下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把身倒缴着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却把</w:t>
      </w:r>
      <w:r w:rsidRPr="00EB4599">
        <w:rPr>
          <w:rFonts w:ascii="宋体" w:eastAsia="宋体" w:hAnsi="宋体"/>
          <w:color w:val="000000" w:themeColor="text1"/>
        </w:rPr>
        <w:t>左手拔住上截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把腰只一趁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将那株绿杨树带根拔起。众泼皮见了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一齐拜倒在地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只叫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师父非是凡人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正是真罗汉</w:t>
      </w:r>
      <w:r w:rsidRPr="00EB4599">
        <w:rPr>
          <w:rFonts w:ascii="宋体" w:eastAsia="宋体" w:hAnsi="宋体"/>
          <w:color w:val="000000" w:themeColor="text1"/>
        </w:rPr>
        <w:t>!</w:t>
      </w:r>
      <w:r w:rsidRPr="00EB4599">
        <w:rPr>
          <w:rFonts w:ascii="宋体" w:eastAsia="宋体" w:hAnsi="宋体"/>
          <w:color w:val="000000" w:themeColor="text1"/>
        </w:rPr>
        <w:t>身体无千万斤气力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如何拔得起</w:t>
      </w:r>
      <w:r w:rsidRPr="00EB4599">
        <w:rPr>
          <w:rFonts w:ascii="宋体" w:eastAsia="宋体" w:hAnsi="宋体"/>
          <w:color w:val="000000" w:themeColor="text1"/>
        </w:rPr>
        <w:t>!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选段中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指的是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填写人名</w:t>
      </w:r>
      <w:r w:rsidRPr="00EB4599">
        <w:rPr>
          <w:rFonts w:ascii="宋体" w:eastAsia="宋体" w:hAnsi="宋体"/>
          <w:color w:val="000000" w:themeColor="text1"/>
        </w:rPr>
        <w:t>),</w:t>
      </w:r>
      <w:r w:rsidRPr="00EB4599">
        <w:rPr>
          <w:rFonts w:ascii="宋体" w:eastAsia="宋体" w:hAnsi="宋体"/>
          <w:color w:val="000000" w:themeColor="text1"/>
        </w:rPr>
        <w:t>他的绰号是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和他相关的一个其他故事是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</w:t>
      </w:r>
      <w:r w:rsidRPr="00EB4599">
        <w:rPr>
          <w:rFonts w:ascii="宋体" w:eastAsia="宋体" w:hAnsi="宋体"/>
          <w:color w:val="000000" w:themeColor="text1"/>
        </w:rPr>
        <w:t>。</w:t>
      </w:r>
      <w:r w:rsidRPr="00EB4599">
        <w:rPr>
          <w:rFonts w:ascii="宋体" w:eastAsia="宋体" w:hAnsi="宋体"/>
          <w:color w:val="000000" w:themeColor="text1"/>
        </w:rPr>
        <w:t>(3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 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请结合具体事例谈谈该人物的性格特点。</w:t>
      </w:r>
      <w:r w:rsidRPr="00EB4599">
        <w:rPr>
          <w:rFonts w:ascii="宋体" w:eastAsia="宋体" w:hAnsi="宋体"/>
          <w:color w:val="000000" w:themeColor="text1"/>
        </w:rPr>
        <w:t>(4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7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综合性学习。</w:t>
      </w:r>
      <w:r w:rsidRPr="00EB4599">
        <w:rPr>
          <w:rFonts w:ascii="宋体" w:eastAsia="宋体" w:hAnsi="宋体"/>
          <w:color w:val="000000" w:themeColor="text1"/>
        </w:rPr>
        <w:t>(8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为了提升中学生的文明素养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某初级中学围绕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‘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/>
          <w:color w:val="000000" w:themeColor="text1"/>
        </w:rPr>
        <w:t>’</w:t>
      </w:r>
      <w:r w:rsidRPr="00EB4599">
        <w:rPr>
          <w:rFonts w:ascii="宋体" w:eastAsia="宋体" w:hAnsi="宋体"/>
          <w:color w:val="000000" w:themeColor="text1"/>
        </w:rPr>
        <w:t>养成教育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开展语言实践系列活动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请你参加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并完成相关任务。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内容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上好课、写好字、读好书、做好操、考好试、走好路、说好话、扫好地、吃好饭、睡好觉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【活动一】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主题班会。九年级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二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班举行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让</w:t>
      </w:r>
      <w:r w:rsidRPr="00EB4599">
        <w:rPr>
          <w:rFonts w:ascii="宋体" w:eastAsia="宋体" w:hAnsi="宋体"/>
          <w:color w:val="000000" w:themeColor="text1"/>
        </w:rPr>
        <w:t>‘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/>
          <w:color w:val="000000" w:themeColor="text1"/>
        </w:rPr>
        <w:t>’</w:t>
      </w:r>
      <w:r w:rsidRPr="00EB4599">
        <w:rPr>
          <w:rFonts w:ascii="宋体" w:eastAsia="宋体" w:hAnsi="宋体"/>
          <w:color w:val="000000" w:themeColor="text1"/>
        </w:rPr>
        <w:t>走进校园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主题班会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你作为班长应如何开展本次班会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请你为本次主题班会设计一段开场白。</w:t>
      </w:r>
      <w:r w:rsidRPr="00EB4599">
        <w:rPr>
          <w:rFonts w:ascii="宋体" w:eastAsia="宋体" w:hAnsi="宋体"/>
          <w:color w:val="000000" w:themeColor="text1"/>
        </w:rPr>
        <w:t>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【活动二】继承传统。为了继承和发扬节约的传统美德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我校开展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‘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/>
          <w:color w:val="000000" w:themeColor="text1"/>
        </w:rPr>
        <w:t>’</w:t>
      </w:r>
      <w:r w:rsidRPr="00EB4599">
        <w:rPr>
          <w:rFonts w:ascii="宋体" w:eastAsia="宋体" w:hAnsi="宋体"/>
          <w:color w:val="000000" w:themeColor="text1"/>
        </w:rPr>
        <w:t>养成教育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之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文明餐桌光盘行动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的活动。为了扩大宣传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请你为本次活动设计两个宣传途径。</w:t>
      </w:r>
      <w:r w:rsidRPr="00EB4599">
        <w:rPr>
          <w:rFonts w:ascii="宋体" w:eastAsia="宋体" w:hAnsi="宋体"/>
          <w:color w:val="000000" w:themeColor="text1"/>
        </w:rPr>
        <w:t>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(3)</w:t>
      </w:r>
      <w:r w:rsidRPr="00EB4599">
        <w:rPr>
          <w:rFonts w:ascii="宋体" w:eastAsia="宋体" w:hAnsi="宋体"/>
          <w:color w:val="000000" w:themeColor="text1"/>
        </w:rPr>
        <w:t>【活动三】读书活动。在我校读书活动日中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学校围绕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‘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/>
          <w:color w:val="000000" w:themeColor="text1"/>
        </w:rPr>
        <w:t>’</w:t>
      </w:r>
      <w:r w:rsidRPr="00EB4599">
        <w:rPr>
          <w:rFonts w:ascii="宋体" w:eastAsia="宋体" w:hAnsi="宋体"/>
          <w:color w:val="000000" w:themeColor="text1"/>
        </w:rPr>
        <w:t>养成教育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开展读书活动。请你为本次活动拟写一条宣传标语。</w:t>
      </w:r>
      <w:r w:rsidRPr="00EB4599">
        <w:rPr>
          <w:rFonts w:ascii="宋体" w:eastAsia="宋体" w:hAnsi="宋体"/>
          <w:color w:val="000000" w:themeColor="text1"/>
        </w:rPr>
        <w:t>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(4)</w:t>
      </w:r>
      <w:r w:rsidRPr="00EB4599">
        <w:rPr>
          <w:rFonts w:ascii="宋体" w:eastAsia="宋体" w:hAnsi="宋体"/>
          <w:color w:val="000000" w:themeColor="text1"/>
        </w:rPr>
        <w:t>【活动四】从我做起。宣传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教育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创建文明校园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需要人人参与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从我做起。请参照画线句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在横线上仿写两个句子。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要求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语意连贯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句式一致</w:t>
      </w:r>
      <w:r w:rsidRPr="00EB4599">
        <w:rPr>
          <w:rFonts w:ascii="宋体" w:eastAsia="宋体" w:hAnsi="宋体"/>
          <w:color w:val="000000" w:themeColor="text1"/>
        </w:rPr>
        <w:t>)(2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校园里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你的文明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也许就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>表现在上下楼梯时的靠右行走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表现在阅览室取书时的轻拿轻放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校园外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你的文明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也许就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>表现在公交站台上的有序上下车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表现在公共场所的轻言细语</w:t>
      </w:r>
      <w:r w:rsidRPr="00EB4599">
        <w:rPr>
          <w:rFonts w:ascii="宋体" w:eastAsia="宋体" w:hAnsi="宋体"/>
          <w:color w:val="000000" w:themeColor="text1"/>
        </w:rPr>
        <w:t>…… 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二、阅读理解</w:t>
      </w:r>
      <w:r w:rsidRPr="00EB4599">
        <w:rPr>
          <w:rFonts w:ascii="宋体" w:eastAsia="宋体" w:hAnsi="宋体"/>
          <w:color w:val="000000" w:themeColor="text1"/>
        </w:rPr>
        <w:t>(41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一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阅读下面的宋诗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完成第</w:t>
      </w:r>
      <w:r w:rsidRPr="00EB4599">
        <w:rPr>
          <w:rFonts w:ascii="宋体" w:eastAsia="宋体" w:hAnsi="宋体"/>
          <w:color w:val="000000" w:themeColor="text1"/>
        </w:rPr>
        <w:t>8~9</w:t>
      </w:r>
      <w:r w:rsidRPr="00EB4599">
        <w:rPr>
          <w:rFonts w:ascii="宋体" w:eastAsia="宋体" w:hAnsi="宋体"/>
          <w:color w:val="000000" w:themeColor="text1"/>
        </w:rPr>
        <w:t>题。</w:t>
      </w:r>
      <w:r w:rsidRPr="00EB4599">
        <w:rPr>
          <w:rFonts w:ascii="宋体" w:eastAsia="宋体" w:hAnsi="宋体"/>
          <w:color w:val="000000" w:themeColor="text1"/>
        </w:rPr>
        <w:t>(5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秋夜纪怀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陆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游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北斗垂莽苍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明河</w:t>
      </w:r>
      <w:r w:rsidRPr="00EB4599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  <w:r w:rsidRPr="00EB4599">
        <w:rPr>
          <w:rFonts w:ascii="宋体" w:eastAsia="宋体" w:hAnsi="宋体"/>
          <w:color w:val="000000" w:themeColor="text1"/>
        </w:rPr>
        <w:t>浮太清</w:t>
      </w:r>
      <w:r w:rsidRPr="00EB4599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EB4599">
        <w:rPr>
          <w:rFonts w:ascii="宋体" w:eastAsia="宋体" w:hAnsi="宋体"/>
          <w:color w:val="000000" w:themeColor="text1"/>
        </w:rPr>
        <w:t>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风林一叶下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露草百虫鸣。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病入新凉减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诗从半睡成。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还思散关</w:t>
      </w:r>
      <w:r w:rsidRPr="00EB4599">
        <w:rPr>
          <w:rFonts w:ascii="宋体" w:eastAsia="宋体" w:hAnsi="宋体" w:cs="宋体" w:hint="eastAsia"/>
          <w:color w:val="000000" w:themeColor="text1"/>
          <w:vertAlign w:val="superscript"/>
        </w:rPr>
        <w:t>③</w:t>
      </w:r>
      <w:r w:rsidRPr="00EB4599">
        <w:rPr>
          <w:rFonts w:ascii="宋体" w:eastAsia="宋体" w:hAnsi="宋体"/>
          <w:color w:val="000000" w:themeColor="text1"/>
        </w:rPr>
        <w:t>路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炬火驿前迎</w:t>
      </w:r>
      <w:r w:rsidRPr="00EB4599">
        <w:rPr>
          <w:rFonts w:ascii="宋体" w:eastAsia="宋体" w:hAnsi="宋体" w:cs="宋体" w:hint="eastAsia"/>
          <w:color w:val="000000" w:themeColor="text1"/>
          <w:vertAlign w:val="superscript"/>
        </w:rPr>
        <w:t>④</w:t>
      </w:r>
      <w:r w:rsidRPr="00EB4599">
        <w:rPr>
          <w:rFonts w:ascii="宋体" w:eastAsia="宋体" w:hAnsi="宋体"/>
          <w:color w:val="000000" w:themeColor="text1"/>
        </w:rPr>
        <w:t>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  <w:bdr w:val="single" w:sz="4" w:space="0" w:color="000000"/>
          <w:shd w:val="solid" w:color="D9FFFF" w:fill="auto"/>
        </w:rPr>
        <w:t>注</w:t>
      </w: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明河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银河。</w:t>
      </w: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太清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指天空。</w:t>
      </w:r>
      <w:r w:rsidRPr="00EB4599">
        <w:rPr>
          <w:rFonts w:ascii="宋体" w:eastAsia="宋体" w:hAnsi="宋体" w:cs="宋体" w:hint="eastAsia"/>
          <w:color w:val="000000" w:themeColor="text1"/>
        </w:rPr>
        <w:t>③</w:t>
      </w:r>
      <w:r w:rsidRPr="00EB4599">
        <w:rPr>
          <w:rFonts w:ascii="宋体" w:eastAsia="宋体" w:hAnsi="宋体"/>
          <w:color w:val="000000" w:themeColor="text1"/>
        </w:rPr>
        <w:t>散关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大散关。</w:t>
      </w: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炬火驿前迎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举着火把到驿馆前迎接。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8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请用自己的语言描述诗歌首联所展现的画面。</w:t>
      </w:r>
      <w:r w:rsidRPr="00EB4599">
        <w:rPr>
          <w:rFonts w:ascii="宋体" w:eastAsia="宋体" w:hAnsi="宋体"/>
          <w:color w:val="000000" w:themeColor="text1"/>
        </w:rPr>
        <w:t>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9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颈联和尾联抒发了诗人怎样的情怀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请简要分析。</w:t>
      </w:r>
      <w:r w:rsidRPr="00EB4599">
        <w:rPr>
          <w:rFonts w:ascii="宋体" w:eastAsia="宋体" w:hAnsi="宋体"/>
          <w:color w:val="000000" w:themeColor="text1"/>
        </w:rPr>
        <w:t>(3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二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阅读下面的文字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完成第</w:t>
      </w:r>
      <w:r w:rsidRPr="00EB4599">
        <w:rPr>
          <w:rFonts w:ascii="宋体" w:eastAsia="宋体" w:hAnsi="宋体"/>
          <w:color w:val="000000" w:themeColor="text1"/>
        </w:rPr>
        <w:t>10~13</w:t>
      </w:r>
      <w:r w:rsidRPr="00EB4599">
        <w:rPr>
          <w:rFonts w:ascii="宋体" w:eastAsia="宋体" w:hAnsi="宋体"/>
          <w:color w:val="000000" w:themeColor="text1"/>
        </w:rPr>
        <w:t>题。</w:t>
      </w:r>
      <w:r w:rsidRPr="00EB4599">
        <w:rPr>
          <w:rFonts w:ascii="宋体" w:eastAsia="宋体" w:hAnsi="宋体"/>
          <w:color w:val="000000" w:themeColor="text1"/>
        </w:rPr>
        <w:t>(13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【甲】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嗟夫</w:t>
      </w:r>
      <w:r w:rsidRPr="00EB4599">
        <w:rPr>
          <w:rFonts w:ascii="宋体" w:eastAsia="宋体" w:hAnsi="宋体"/>
          <w:color w:val="000000" w:themeColor="text1"/>
        </w:rPr>
        <w:t>!</w:t>
      </w:r>
      <w:r w:rsidRPr="00EB4599">
        <w:rPr>
          <w:rFonts w:ascii="宋体" w:eastAsia="宋体" w:hAnsi="宋体"/>
          <w:color w:val="000000" w:themeColor="text1"/>
        </w:rPr>
        <w:t>予尝求古仁人之心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或异二者之为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何哉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不以物喜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不以己悲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居庙堂之高则忧其民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处江湖之远则忧其君。是进亦忧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退亦忧。然则何时而乐耶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其必曰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先天下之忧而忧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后天下之乐而乐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乎</w:t>
      </w:r>
      <w:r w:rsidRPr="00EB4599">
        <w:rPr>
          <w:rFonts w:ascii="宋体" w:eastAsia="宋体" w:hAnsi="宋体"/>
          <w:color w:val="000000" w:themeColor="text1"/>
        </w:rPr>
        <w:t>!</w:t>
      </w:r>
      <w:r w:rsidRPr="00EB4599">
        <w:rPr>
          <w:rFonts w:ascii="宋体" w:eastAsia="宋体" w:hAnsi="宋体"/>
          <w:color w:val="000000" w:themeColor="text1"/>
        </w:rPr>
        <w:t>噫</w:t>
      </w:r>
      <w:r w:rsidRPr="00EB4599">
        <w:rPr>
          <w:rFonts w:ascii="宋体" w:eastAsia="宋体" w:hAnsi="宋体"/>
          <w:color w:val="000000" w:themeColor="text1"/>
        </w:rPr>
        <w:t>!</w:t>
      </w:r>
      <w:r w:rsidRPr="00EB4599">
        <w:rPr>
          <w:rFonts w:ascii="宋体" w:eastAsia="宋体" w:hAnsi="宋体"/>
          <w:color w:val="000000" w:themeColor="text1"/>
        </w:rPr>
        <w:t>微斯人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吾谁与归</w:t>
      </w:r>
      <w:r w:rsidRPr="00EB4599">
        <w:rPr>
          <w:rFonts w:ascii="宋体" w:eastAsia="宋体" w:hAnsi="宋体"/>
          <w:color w:val="000000" w:themeColor="text1"/>
        </w:rPr>
        <w:t>?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选自范仲淹《岳阳楼记》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【乙】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上</w:t>
      </w:r>
      <w:r w:rsidRPr="00EB4599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  <w:r w:rsidRPr="00EB4599">
        <w:rPr>
          <w:rFonts w:ascii="宋体" w:eastAsia="宋体" w:hAnsi="宋体"/>
          <w:color w:val="000000" w:themeColor="text1"/>
        </w:rPr>
        <w:t>与群臣论止盗。或请重法以禁之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上哂之曰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民之所以为盗者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由赋繁役重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官吏贪求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饥寒切身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故不暇顾廉耻耳。朕当去奢省费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轻徭</w:t>
      </w:r>
      <w:r w:rsidRPr="00EB4599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EB4599">
        <w:rPr>
          <w:rFonts w:ascii="宋体" w:eastAsia="宋体" w:hAnsi="宋体"/>
          <w:color w:val="000000" w:themeColor="text1"/>
        </w:rPr>
        <w:t>薄赋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选用廉吏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使民衣食有余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则自不为盗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安用重法邪</w:t>
      </w:r>
      <w:r w:rsidRPr="00EB4599">
        <w:rPr>
          <w:rFonts w:ascii="宋体" w:eastAsia="宋体" w:hAnsi="宋体"/>
          <w:color w:val="000000" w:themeColor="text1"/>
        </w:rPr>
        <w:t>!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自是数年之后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海内升平</w:t>
      </w:r>
      <w:r w:rsidRPr="00EB4599">
        <w:rPr>
          <w:rFonts w:ascii="宋体" w:eastAsia="宋体" w:hAnsi="宋体" w:cs="宋体" w:hint="eastAsia"/>
          <w:color w:val="000000" w:themeColor="text1"/>
          <w:vertAlign w:val="superscript"/>
        </w:rPr>
        <w:t>③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路不拾遗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外户不闭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商旅野宿焉。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选自司马光《资治通鉴》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  <w:bdr w:val="single" w:sz="4" w:space="0" w:color="000000"/>
          <w:shd w:val="solid" w:color="D9FFFF" w:fill="auto"/>
        </w:rPr>
        <w:t>注</w:t>
      </w: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上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皇上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这里指唐太宗。</w:t>
      </w: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徭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古时统治者强制人民承担的无偿劳动。</w:t>
      </w:r>
      <w:r w:rsidRPr="00EB4599">
        <w:rPr>
          <w:rFonts w:ascii="宋体" w:eastAsia="宋体" w:hAnsi="宋体" w:cs="宋体" w:hint="eastAsia"/>
          <w:color w:val="000000" w:themeColor="text1"/>
        </w:rPr>
        <w:t>③</w:t>
      </w:r>
      <w:r w:rsidRPr="00EB4599">
        <w:rPr>
          <w:rFonts w:ascii="宋体" w:eastAsia="宋体" w:hAnsi="宋体"/>
          <w:color w:val="000000" w:themeColor="text1"/>
        </w:rPr>
        <w:t>升平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太平。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10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解释下列句中的加点词。</w:t>
      </w:r>
      <w:r w:rsidRPr="00EB4599">
        <w:rPr>
          <w:rFonts w:ascii="宋体" w:eastAsia="宋体" w:hAnsi="宋体"/>
          <w:color w:val="000000" w:themeColor="text1"/>
        </w:rPr>
        <w:t>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处江湖之远则忧</w:t>
      </w:r>
      <w:r w:rsidRPr="00EB4599">
        <w:rPr>
          <w:rFonts w:ascii="宋体" w:eastAsia="宋体" w:hAnsi="宋体"/>
          <w:color w:val="000000" w:themeColor="text1"/>
          <w:em w:val="dot"/>
        </w:rPr>
        <w:t>其</w:t>
      </w:r>
      <w:r w:rsidRPr="00EB4599">
        <w:rPr>
          <w:rFonts w:ascii="宋体" w:eastAsia="宋体" w:hAnsi="宋体"/>
          <w:color w:val="000000" w:themeColor="text1"/>
        </w:rPr>
        <w:t>君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 xml:space="preserve">　　　　　　　　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自</w:t>
      </w:r>
      <w:r w:rsidRPr="00EB4599">
        <w:rPr>
          <w:rFonts w:ascii="宋体" w:eastAsia="宋体" w:hAnsi="宋体"/>
          <w:color w:val="000000" w:themeColor="text1"/>
          <w:em w:val="dot"/>
        </w:rPr>
        <w:t>是</w:t>
      </w:r>
      <w:r w:rsidRPr="00EB4599">
        <w:rPr>
          <w:rFonts w:ascii="宋体" w:eastAsia="宋体" w:hAnsi="宋体"/>
          <w:color w:val="000000" w:themeColor="text1"/>
        </w:rPr>
        <w:t>数年之后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 xml:space="preserve">　　　　　　　　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11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下列句子与成语中加点词意思相同的一项是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 xml:space="preserve">　　</w:t>
      </w:r>
      <w:r w:rsidRPr="00EB4599">
        <w:rPr>
          <w:rFonts w:ascii="宋体" w:eastAsia="宋体" w:hAnsi="宋体"/>
          <w:color w:val="000000" w:themeColor="text1"/>
        </w:rPr>
        <w:t>)(2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予尝</w:t>
      </w:r>
      <w:r w:rsidRPr="00EB4599">
        <w:rPr>
          <w:rFonts w:ascii="宋体" w:eastAsia="宋体" w:hAnsi="宋体"/>
          <w:color w:val="000000" w:themeColor="text1"/>
          <w:em w:val="dot"/>
        </w:rPr>
        <w:t>求</w:t>
      </w:r>
      <w:r w:rsidRPr="00EB4599">
        <w:rPr>
          <w:rFonts w:ascii="宋体" w:eastAsia="宋体" w:hAnsi="宋体"/>
          <w:color w:val="000000" w:themeColor="text1"/>
        </w:rPr>
        <w:t>古仁人之心　　　精益</w:t>
      </w:r>
      <w:r w:rsidRPr="00EB4599">
        <w:rPr>
          <w:rFonts w:ascii="宋体" w:eastAsia="宋体" w:hAnsi="宋体"/>
          <w:color w:val="000000" w:themeColor="text1"/>
          <w:em w:val="dot"/>
        </w:rPr>
        <w:t>求</w:t>
      </w:r>
      <w:r w:rsidRPr="00EB4599">
        <w:rPr>
          <w:rFonts w:ascii="宋体" w:eastAsia="宋体" w:hAnsi="宋体"/>
          <w:color w:val="000000" w:themeColor="text1"/>
        </w:rPr>
        <w:t>精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然则何时而</w:t>
      </w:r>
      <w:r w:rsidRPr="00EB4599">
        <w:rPr>
          <w:rFonts w:ascii="宋体" w:eastAsia="宋体" w:hAnsi="宋体"/>
          <w:color w:val="000000" w:themeColor="text1"/>
          <w:em w:val="dot"/>
        </w:rPr>
        <w:t>乐</w:t>
      </w:r>
      <w:r w:rsidRPr="00EB4599">
        <w:rPr>
          <w:rFonts w:ascii="宋体" w:eastAsia="宋体" w:hAnsi="宋体"/>
          <w:color w:val="000000" w:themeColor="text1"/>
        </w:rPr>
        <w:t>耶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怏怏不</w:t>
      </w:r>
      <w:r w:rsidRPr="00EB4599">
        <w:rPr>
          <w:rFonts w:ascii="宋体" w:eastAsia="宋体" w:hAnsi="宋体"/>
          <w:color w:val="000000" w:themeColor="text1"/>
          <w:em w:val="dot"/>
        </w:rPr>
        <w:t>乐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或请重法以禁</w:t>
      </w:r>
      <w:r w:rsidRPr="00EB4599">
        <w:rPr>
          <w:rFonts w:ascii="宋体" w:eastAsia="宋体" w:hAnsi="宋体"/>
          <w:color w:val="000000" w:themeColor="text1"/>
          <w:em w:val="dot"/>
        </w:rPr>
        <w:t>之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鸿鹄</w:t>
      </w:r>
      <w:r w:rsidRPr="00EB4599">
        <w:rPr>
          <w:rFonts w:ascii="宋体" w:eastAsia="宋体" w:hAnsi="宋体"/>
          <w:color w:val="000000" w:themeColor="text1"/>
          <w:em w:val="dot"/>
        </w:rPr>
        <w:t>之</w:t>
      </w:r>
      <w:r w:rsidRPr="00EB4599">
        <w:rPr>
          <w:rFonts w:ascii="宋体" w:eastAsia="宋体" w:hAnsi="宋体"/>
          <w:color w:val="000000" w:themeColor="text1"/>
        </w:rPr>
        <w:t>志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D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  <w:em w:val="dot"/>
        </w:rPr>
        <w:t>故</w:t>
      </w:r>
      <w:r w:rsidRPr="00EB4599">
        <w:rPr>
          <w:rFonts w:ascii="宋体" w:eastAsia="宋体" w:hAnsi="宋体"/>
          <w:color w:val="000000" w:themeColor="text1"/>
        </w:rPr>
        <w:t>不暇顾廉耻耳</w:t>
      </w: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温</w:t>
      </w:r>
      <w:r w:rsidRPr="00EB4599">
        <w:rPr>
          <w:rFonts w:ascii="宋体" w:eastAsia="宋体" w:hAnsi="宋体"/>
          <w:color w:val="000000" w:themeColor="text1"/>
          <w:em w:val="dot"/>
        </w:rPr>
        <w:t>故</w:t>
      </w:r>
      <w:r w:rsidRPr="00EB4599">
        <w:rPr>
          <w:rFonts w:ascii="宋体" w:eastAsia="宋体" w:hAnsi="宋体"/>
          <w:color w:val="000000" w:themeColor="text1"/>
        </w:rPr>
        <w:t>知新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12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用现代汉语翻译下面的句子。</w:t>
      </w:r>
      <w:r w:rsidRPr="00EB4599">
        <w:rPr>
          <w:rFonts w:ascii="宋体" w:eastAsia="宋体" w:hAnsi="宋体"/>
          <w:color w:val="000000" w:themeColor="text1"/>
        </w:rPr>
        <w:t>(4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不以物喜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不以己悲。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安用重法邪</w:t>
      </w:r>
      <w:r w:rsidRPr="00EB4599">
        <w:rPr>
          <w:rFonts w:ascii="宋体" w:eastAsia="宋体" w:hAnsi="宋体"/>
          <w:color w:val="000000" w:themeColor="text1"/>
        </w:rPr>
        <w:t>!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13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用文中的句子回答下列各题。</w:t>
      </w:r>
      <w:r w:rsidRPr="00EB4599">
        <w:rPr>
          <w:rFonts w:ascii="宋体" w:eastAsia="宋体" w:hAnsi="宋体"/>
          <w:color w:val="000000" w:themeColor="text1"/>
        </w:rPr>
        <w:t>(5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【甲】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文表达了作者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的忧乐观。</w:t>
      </w:r>
      <w:r w:rsidRPr="00EB4599">
        <w:rPr>
          <w:rFonts w:ascii="宋体" w:eastAsia="宋体" w:hAnsi="宋体"/>
          <w:color w:val="000000" w:themeColor="text1"/>
        </w:rPr>
        <w:t> 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【乙】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文中唐太宗认为防止盗窃的三种办法是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。</w:t>
      </w:r>
      <w:r w:rsidRPr="00EB4599">
        <w:rPr>
          <w:rFonts w:ascii="宋体" w:eastAsia="宋体" w:hAnsi="宋体"/>
          <w:color w:val="000000" w:themeColor="text1"/>
        </w:rPr>
        <w:t> 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(3)</w:t>
      </w:r>
      <w:r w:rsidRPr="00EB4599">
        <w:rPr>
          <w:rFonts w:ascii="宋体" w:eastAsia="宋体" w:hAnsi="宋体"/>
          <w:color w:val="000000" w:themeColor="text1"/>
        </w:rPr>
        <w:t>从【乙】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文中可以看出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作为国君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唐太宗做到了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用【甲】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文中的语句回答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。</w:t>
      </w:r>
      <w:r w:rsidRPr="00EB4599">
        <w:rPr>
          <w:rFonts w:ascii="宋体" w:eastAsia="宋体" w:hAnsi="宋体"/>
          <w:color w:val="000000" w:themeColor="text1"/>
        </w:rPr>
        <w:t> 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三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阅读下面的文字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完成第</w:t>
      </w:r>
      <w:r w:rsidRPr="00EB4599">
        <w:rPr>
          <w:rFonts w:ascii="宋体" w:eastAsia="宋体" w:hAnsi="宋体"/>
          <w:color w:val="000000" w:themeColor="text1"/>
        </w:rPr>
        <w:t>14~18</w:t>
      </w:r>
      <w:r w:rsidRPr="00EB4599">
        <w:rPr>
          <w:rFonts w:ascii="宋体" w:eastAsia="宋体" w:hAnsi="宋体"/>
          <w:color w:val="000000" w:themeColor="text1"/>
        </w:rPr>
        <w:t>题。</w:t>
      </w:r>
      <w:r w:rsidRPr="00EB4599">
        <w:rPr>
          <w:rFonts w:ascii="宋体" w:eastAsia="宋体" w:hAnsi="宋体"/>
          <w:color w:val="000000" w:themeColor="text1"/>
        </w:rPr>
        <w:t>(13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清明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血脉里的眷恋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ab/>
      </w:r>
      <w:r w:rsidRPr="00EB4599">
        <w:rPr>
          <w:rFonts w:ascii="宋体" w:eastAsia="宋体" w:hAnsi="宋体"/>
          <w:color w:val="000000" w:themeColor="text1"/>
        </w:rPr>
        <w:t>于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丹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lastRenderedPageBreak/>
        <w:t>①</w:t>
      </w:r>
      <w:r w:rsidRPr="00EB4599">
        <w:rPr>
          <w:rFonts w:ascii="宋体" w:eastAsia="宋体" w:hAnsi="宋体"/>
          <w:color w:val="000000" w:themeColor="text1"/>
        </w:rPr>
        <w:t>很少有一个节日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像清明这样意蕴深厚而含混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风清景明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慎终追远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这是一个悲怆的日子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放歌踏青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追逐春天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这是一个轻盈的日子。在我们慎终追远的时候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它就是节日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在我们放歌逐春的时候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它就是节令。大节气和大节日就这样水乳交融。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清明时节雨纷纷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每到清明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往往就有着如丝如缕的春雨绵绵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总让我想起贺铸的《青玉案》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试问闲愁都几许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一川烟草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满城风絮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梅子黄时雨。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看到这样的诗句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难道你还不懂人心上缭绕的那点忧愁吗</w:t>
      </w:r>
      <w:r w:rsidRPr="00EB4599">
        <w:rPr>
          <w:rFonts w:ascii="宋体" w:eastAsia="宋体" w:hAnsi="宋体"/>
          <w:color w:val="000000" w:themeColor="text1"/>
        </w:rPr>
        <w:t>?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③</w:t>
      </w:r>
      <w:r w:rsidRPr="00EB4599">
        <w:rPr>
          <w:rFonts w:ascii="宋体" w:eastAsia="宋体" w:hAnsi="宋体"/>
          <w:color w:val="000000" w:themeColor="text1"/>
        </w:rPr>
        <w:t>清明的忧和愁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不是闲愁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它是实实在在有来由的忧伤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因为我们要在这个节日去祭奠祖先。在古代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清明是有很多习俗的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除了因为介子推而起的禁火、寒食、扫墓之外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还有踏青、植树、荡秋千、打马球、插柳条等。</w:t>
      </w:r>
      <w:r w:rsidRPr="00EB4599">
        <w:rPr>
          <w:rFonts w:ascii="宋体" w:eastAsia="宋体" w:hAnsi="宋体"/>
          <w:color w:val="000000" w:themeColor="text1"/>
        </w:rPr>
        <w:t>这个节日生机蓬勃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在生机中去告慰心中深沉的哀思和寄托。清明是一个清亮、明朗的日子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但是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这个日子里也有着深深的眷恋。我总是在清明时节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自觉不自觉地想起很多人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有的时候是一个名字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有的时候是一段细节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有的时候甚至会想起一个电话号码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或者清晰而遥远的一首歌的旋律。我的记忆关乎一些逝者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也关乎一些生者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但牵连的那些往事也已然逝去。清明这个日子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给了人放纵感情的一个理由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尽可以让我们逐着思绪去天边飞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如同那些牵线的风筝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无论在天边、树梢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还是落进池塘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远远近近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总会有一根线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叫作清明。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这个日子里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我确定能够想起来的人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是我的父亲。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⑤</w:t>
      </w:r>
      <w:r w:rsidRPr="00EB4599">
        <w:rPr>
          <w:rFonts w:ascii="宋体" w:eastAsia="宋体" w:hAnsi="宋体"/>
          <w:color w:val="000000" w:themeColor="text1"/>
        </w:rPr>
        <w:t>我小时候对父亲的感觉只是严厉而已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不常回家的父亲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每次带回那么多的书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要查我的诗文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要查我练字练得如何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在我的眼里他简直就是贾政。最先教我背诗词的人是他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最先教我读古文的人是他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最先教我临字帖的人也是他。一直到我上了中文系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读了研究生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几乎我写的每一篇论文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父亲都要一字一字给我修改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不仅仅改文章的层次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甚至还会改我倒插笔的笔序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所以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他改完的文章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往往比我的原文字数还要多很多。但是直到父亲辞世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我在心里对他都是有一点点畏惧的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直到多年以后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母亲告诉了我一件事情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这是在父</w:t>
      </w:r>
      <w:r w:rsidRPr="00EB4599">
        <w:rPr>
          <w:rFonts w:ascii="宋体" w:eastAsia="宋体" w:hAnsi="宋体"/>
          <w:color w:val="000000" w:themeColor="text1"/>
        </w:rPr>
        <w:t>亲生前我从来不知道的。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⑥</w:t>
      </w:r>
      <w:r w:rsidRPr="00EB4599">
        <w:rPr>
          <w:rFonts w:ascii="宋体" w:eastAsia="宋体" w:hAnsi="宋体"/>
          <w:color w:val="000000" w:themeColor="text1"/>
        </w:rPr>
        <w:t>那是他的六十大寿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当时的北京天寒地冻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我正在读大学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中午从学校骑自行车回家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买了一个大蛋糕。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>我一只手扶着车把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>一只手拎着蛋糕盒子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>,</w:t>
      </w:r>
      <w:r w:rsidRPr="00EB4599">
        <w:rPr>
          <w:rFonts w:ascii="宋体" w:eastAsia="宋体" w:hAnsi="宋体"/>
          <w:color w:val="000000" w:themeColor="text1"/>
          <w:u w:val="single" w:color="000000"/>
        </w:rPr>
        <w:t>在寒风里费了好大的劲儿骑回家。</w:t>
      </w:r>
      <w:r w:rsidRPr="00EB4599">
        <w:rPr>
          <w:rFonts w:ascii="宋体" w:eastAsia="宋体" w:hAnsi="宋体"/>
          <w:color w:val="000000" w:themeColor="text1"/>
        </w:rPr>
        <w:t>跑上四楼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我兴高采烈地说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爸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我下午去上课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等我放学回来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晚上给您过生日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咱们吃这个大蛋糕。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父亲漫不经心地瞥了一眼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说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嗨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这都是你们小孩儿吃的东西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我才不吃这个呢。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我当时心里还想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太不给面子了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可是看父亲笑了笑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我也没多想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就跑回去上课了。下课回来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母亲已经把蛋糕从盒子里拿出来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我们一起切蛋糕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说说笑笑。我记得自己还用枫叶贴在白卡纸上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写上诗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专门给他做了一个生日卡。父亲那个六十大寿过得非常高兴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虽然嘴上说不爱吃蛋糕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我看他也把那一大盘吃得干干净净。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⑦</w:t>
      </w:r>
      <w:r w:rsidRPr="00EB4599">
        <w:rPr>
          <w:rFonts w:ascii="宋体" w:eastAsia="宋体" w:hAnsi="宋体"/>
          <w:color w:val="000000" w:themeColor="text1"/>
        </w:rPr>
        <w:t>多年以后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母亲告诉了我这个故事的另一个版本。那天下午我上学之后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家里来了一个世交家的孩子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刚刚上大学的小男孩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叫涛涛。父亲顺口就跟他说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涛涛啊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这是你小丹姐姐刚给我买的蛋糕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我又不爱吃这个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你拿走吧。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涛涛欢天喜地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捧着蛋糕就走了。大概又过了一会儿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离我下午放学不到一个小时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父亲开始像一个犯了错的小孩子一样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在屋子里坐卧不安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走来走去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母亲问他怎么了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父亲就小声叨叨着说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我犯错了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那个蛋糕是丫头给我买的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我不爱吃也不能给别人啊</w:t>
      </w:r>
      <w:r w:rsidRPr="00EB4599">
        <w:rPr>
          <w:rFonts w:ascii="宋体" w:eastAsia="宋体" w:hAnsi="宋体"/>
          <w:color w:val="000000" w:themeColor="text1"/>
        </w:rPr>
        <w:t>!</w:t>
      </w:r>
      <w:r w:rsidRPr="00EB4599">
        <w:rPr>
          <w:rFonts w:ascii="宋体" w:eastAsia="宋体" w:hAnsi="宋体"/>
          <w:color w:val="000000" w:themeColor="text1"/>
        </w:rPr>
        <w:t>你快帮我想想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那蛋糕的盒子是什么颜色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是什么牌子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丫头在蛋糕上面给写的是什么字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你能想起多少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咱俩往一块凑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我得去那个蛋糕店买一个一模一样的蛋糕。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随后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父亲就急匆匆地出了门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骑上自行车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冒着寒风满大街去找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找那个他根本不爱吃的蛋糕。据说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在我回到家的一刻钟之前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我六十岁的老父亲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拎着一盒最相似的蛋糕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呼哧呼哧地回到家。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lastRenderedPageBreak/>
        <w:t>⑧</w:t>
      </w:r>
      <w:r w:rsidRPr="00EB4599">
        <w:rPr>
          <w:rFonts w:ascii="宋体" w:eastAsia="宋体" w:hAnsi="宋体"/>
          <w:color w:val="000000" w:themeColor="text1"/>
        </w:rPr>
        <w:t>每每清明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我总是想起《论语》上的那句话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父母之年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不可不知也。一则以喜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一则以惧。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父母</w:t>
      </w:r>
      <w:r w:rsidRPr="00EB4599">
        <w:rPr>
          <w:rFonts w:ascii="宋体" w:eastAsia="宋体" w:hAnsi="宋体"/>
          <w:color w:val="000000" w:themeColor="text1"/>
        </w:rPr>
        <w:t>安康俱在的时候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儿女的心永远是欣慰的、骄傲的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还带着一点点受娇宠的、活泼泼的欣欣然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但一想到他们年岁高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自己膝前尽孝的日子不多了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就会忧惧丛生。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⑨</w:t>
      </w:r>
      <w:r w:rsidRPr="00EB4599">
        <w:rPr>
          <w:rFonts w:ascii="宋体" w:eastAsia="宋体" w:hAnsi="宋体"/>
          <w:color w:val="000000" w:themeColor="text1"/>
        </w:rPr>
        <w:t>父亲在病重的那几年里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每一次打电话都跟我说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丫头你忙你的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不用往回跑。有时候我还真听了他的话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其实现在想起来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才知道他的心有多么疼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他是有多么想我。我生命中最大的遗憾就是父亲没有等到我的孩子出生。不养儿不知父母恩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自己有了孩子后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才格外想念逝去的亲人、师长。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⑩</w:t>
      </w:r>
      <w:r w:rsidRPr="00EB4599">
        <w:rPr>
          <w:rFonts w:ascii="宋体" w:eastAsia="宋体" w:hAnsi="宋体"/>
          <w:color w:val="000000" w:themeColor="text1"/>
        </w:rPr>
        <w:t>在女儿两三岁的时候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那年秋天大闸蟹下来了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我从螃蟹壳里慢慢地掏出一勺蟹黄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滴上一点姜醋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满地追小不点儿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一边追一边说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过来吃一口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就吃一口。这个时候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我母亲也掏出来一勺蟹黄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多放了一点姜醋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在后边追我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丫头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你回头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你吃上这口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再去追你闺女。那个瞬间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在我的记忆中是永远不可磨灭的。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599">
        <w:rPr>
          <w:rFonts w:ascii="宋体" w:eastAsia="宋体" w:hAnsi="宋体"/>
          <w:color w:val="000000" w:themeColor="text1"/>
        </w:rPr>
        <w:t>所有节日中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清明究竟有什么样的独特意味呢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就是这样的血脉之情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就是这样的眷恋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就是我们在长辈生前没来得及懂得的那些深深的内疚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还有他们走后魂牵梦萦、每到夜半都会惊醒的深深惆怅。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599">
        <w:rPr>
          <w:rFonts w:ascii="宋体" w:eastAsia="宋体" w:hAnsi="宋体"/>
          <w:color w:val="000000" w:themeColor="text1"/>
        </w:rPr>
        <w:t>幸亏我们还有一个大节叫作清明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我们可以去祭奠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可以去缅怀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可以告诉那些父母俱全的人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能做多少就做多少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我们也可以在风清景明的日子里采一朵花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种一棵树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放一只风筝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仰望一朵流云。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14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文章第</w:t>
      </w: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段引用古诗词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有什么作用</w:t>
      </w:r>
      <w:r w:rsidRPr="00EB4599">
        <w:rPr>
          <w:rFonts w:ascii="宋体" w:eastAsia="宋体" w:hAnsi="宋体"/>
          <w:color w:val="000000" w:themeColor="text1"/>
        </w:rPr>
        <w:t>?(2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15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赏析第</w:t>
      </w:r>
      <w:r w:rsidRPr="00EB4599">
        <w:rPr>
          <w:rFonts w:ascii="宋体" w:eastAsia="宋体" w:hAnsi="宋体" w:cs="宋体" w:hint="eastAsia"/>
          <w:color w:val="000000" w:themeColor="text1"/>
        </w:rPr>
        <w:t>⑥</w:t>
      </w:r>
      <w:r w:rsidRPr="00EB4599">
        <w:rPr>
          <w:rFonts w:ascii="宋体" w:eastAsia="宋体" w:hAnsi="宋体"/>
          <w:color w:val="000000" w:themeColor="text1"/>
        </w:rPr>
        <w:t>段中画线的句子。</w:t>
      </w:r>
      <w:r w:rsidRPr="00EB4599">
        <w:rPr>
          <w:rFonts w:ascii="宋体" w:eastAsia="宋体" w:hAnsi="宋体"/>
          <w:color w:val="000000" w:themeColor="text1"/>
        </w:rPr>
        <w:t>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我一只手扶着车把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一只手拎着蛋糕盒子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在寒风里费了好大的劲儿骑回家。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16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阅读第</w:t>
      </w:r>
      <w:r w:rsidRPr="00EB4599">
        <w:rPr>
          <w:rFonts w:ascii="宋体" w:eastAsia="宋体" w:hAnsi="宋体" w:cs="宋体" w:hint="eastAsia"/>
          <w:color w:val="000000" w:themeColor="text1"/>
        </w:rPr>
        <w:t>⑦</w:t>
      </w:r>
      <w:r w:rsidRPr="00EB4599">
        <w:rPr>
          <w:rFonts w:ascii="宋体" w:eastAsia="宋体" w:hAnsi="宋体"/>
          <w:color w:val="000000" w:themeColor="text1"/>
        </w:rPr>
        <w:t>段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用简洁的语言分点概括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另一个版本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的故事情节。</w:t>
      </w:r>
      <w:r w:rsidRPr="00EB4599">
        <w:rPr>
          <w:rFonts w:ascii="宋体" w:eastAsia="宋体" w:hAnsi="宋体"/>
          <w:color w:val="000000" w:themeColor="text1"/>
        </w:rPr>
        <w:t>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17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结合文意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说说你对题目中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血脉里的眷恋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的含义的理解。</w:t>
      </w:r>
      <w:r w:rsidRPr="00EB4599">
        <w:rPr>
          <w:rFonts w:ascii="宋体" w:eastAsia="宋体" w:hAnsi="宋体"/>
          <w:color w:val="000000" w:themeColor="text1"/>
        </w:rPr>
        <w:t>(3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18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下面两个片段都是描写父母的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请从作者情感的角度比较它们的不同点。</w:t>
      </w:r>
      <w:r w:rsidRPr="00EB4599">
        <w:rPr>
          <w:rFonts w:ascii="宋体" w:eastAsia="宋体" w:hAnsi="宋体"/>
          <w:color w:val="000000" w:themeColor="text1"/>
        </w:rPr>
        <w:t>(4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【甲】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我生命中最大的遗憾就是父亲没有等到我的孩子出生。不养儿不知父母恩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自己有了孩子后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才格外想念逝去的亲人、师长。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于丹《清明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血脉里的眷恋》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【乙】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我的母亲只是一个平凡的母亲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但是我觉得她的可爱的性格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她的努力的精神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她的能干的才具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都埋没在封建社会的一个家族里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都葬送在没有什么意义的事务上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否则她一定可以成为社会上一个更有贡献的分子。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邹韬奋《我的母亲》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四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阅读下面的文字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完成第</w:t>
      </w:r>
      <w:r w:rsidRPr="00EB4599">
        <w:rPr>
          <w:rFonts w:ascii="宋体" w:eastAsia="宋体" w:hAnsi="宋体"/>
          <w:color w:val="000000" w:themeColor="text1"/>
        </w:rPr>
        <w:t>19~22</w:t>
      </w:r>
      <w:r w:rsidRPr="00EB4599">
        <w:rPr>
          <w:rFonts w:ascii="宋体" w:eastAsia="宋体" w:hAnsi="宋体"/>
          <w:color w:val="000000" w:themeColor="text1"/>
        </w:rPr>
        <w:t>题。</w:t>
      </w:r>
      <w:r w:rsidRPr="00EB4599">
        <w:rPr>
          <w:rFonts w:ascii="宋体" w:eastAsia="宋体" w:hAnsi="宋体"/>
          <w:color w:val="000000" w:themeColor="text1"/>
        </w:rPr>
        <w:t>(10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好奇是成才的催化剂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远古的某一天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一个猿人由树顶俯瞰大地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出于强烈的好奇心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他尝试着离开了一直居住的大树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来到了地面。这一小小的好奇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完成了人类进化史上的一大壮举。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又是遥远的某一天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一位法国画家在多次描绘了一种果子之后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出于强烈的好奇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冒着中毒的危险品尝了一下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发现它无比甜美可口。这一小小的好奇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使人们的餐桌上多了一道佳肴</w:t>
      </w:r>
      <w:r w:rsidRPr="00EB4599">
        <w:rPr>
          <w:rFonts w:ascii="宋体" w:eastAsia="宋体" w:hAnsi="宋体" w:cs="Times New Roman"/>
          <w:color w:val="000000" w:themeColor="text1"/>
        </w:rPr>
        <w:t>——</w:t>
      </w:r>
      <w:r w:rsidRPr="00EB4599">
        <w:rPr>
          <w:rFonts w:ascii="宋体" w:eastAsia="宋体" w:hAnsi="宋体"/>
          <w:color w:val="000000" w:themeColor="text1"/>
        </w:rPr>
        <w:t>西红柿。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③</w:t>
      </w:r>
      <w:r w:rsidRPr="00EB4599">
        <w:rPr>
          <w:rFonts w:ascii="宋体" w:eastAsia="宋体" w:hAnsi="宋体"/>
          <w:color w:val="000000" w:themeColor="text1"/>
        </w:rPr>
        <w:t>明代的中国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一个叫万户的人远眺苍穹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出于强烈的好奇心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他坐在椅子上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在椅子周围绑上自制的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火箭炮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想倚其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飞天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。虽然他以失败告终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但这一小小的好奇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成就了人类航天探索第一人。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无数的事例彰显着一个道理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好奇心对于人的成长、成才有着巨大的作用</w:t>
      </w:r>
      <w:r w:rsidRPr="00EB4599">
        <w:rPr>
          <w:rFonts w:ascii="宋体" w:eastAsia="宋体" w:hAnsi="宋体"/>
          <w:color w:val="000000" w:themeColor="text1"/>
        </w:rPr>
        <w:t>。好奇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em w:val="dot"/>
        </w:rPr>
        <w:t>或许</w:t>
      </w:r>
      <w:r w:rsidRPr="00EB4599">
        <w:rPr>
          <w:rFonts w:ascii="宋体" w:eastAsia="宋体" w:hAnsi="宋体"/>
          <w:color w:val="000000" w:themeColor="text1"/>
        </w:rPr>
        <w:t>是最为神秘而有趣的人类心态之一。它来自人们对未知世界的探索欲与求知欲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好奇心常与创造力挂钩。出于对一个崭新领域的好奇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于是开始逐步地深入其中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探索、发现、创造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最终完成壮丽的事业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这是许多科学家成才的轨迹。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⑤</w:t>
      </w:r>
      <w:r w:rsidRPr="00EB4599">
        <w:rPr>
          <w:rFonts w:ascii="宋体" w:eastAsia="宋体" w:hAnsi="宋体"/>
          <w:color w:val="000000" w:themeColor="text1"/>
        </w:rPr>
        <w:t>爱因斯坦曾经说过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一个人最完美和最强烈的情感来自面对不解之谜。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好奇心助人成才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不仅仅因为它能激发人的创造力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更重要的是能催生人对探寻研究、获取知识的热情与信心。正是</w:t>
      </w:r>
      <w:r w:rsidRPr="00EB4599">
        <w:rPr>
          <w:rFonts w:ascii="宋体" w:eastAsia="宋体" w:hAnsi="宋体"/>
          <w:color w:val="000000" w:themeColor="text1"/>
        </w:rPr>
        <w:lastRenderedPageBreak/>
        <w:t>出于对物质构成的好奇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才有了道尔顿的原子学说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正是出于对生物进化的好奇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才有了达尔文的《物种起源》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正是出于对大地资源的好奇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才有了李四光的油田发现。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⑥</w:t>
      </w:r>
      <w:r w:rsidRPr="00EB4599">
        <w:rPr>
          <w:rFonts w:ascii="宋体" w:eastAsia="宋体" w:hAnsi="宋体"/>
          <w:color w:val="000000" w:themeColor="text1"/>
        </w:rPr>
        <w:t>好奇不仅仅对人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甚至对动物的生活成长也有巨大作用。有研究表明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狼是一种好奇心很强的动物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它们对生活环境充满了好奇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因而不断探索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在探索中积累生存经验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最终成为了草原上的强者。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cs="宋体" w:hint="eastAsia"/>
          <w:color w:val="000000" w:themeColor="text1"/>
        </w:rPr>
        <w:t>⑦</w:t>
      </w:r>
      <w:r w:rsidRPr="00EB4599">
        <w:rPr>
          <w:rFonts w:ascii="宋体" w:eastAsia="宋体" w:hAnsi="宋体"/>
          <w:color w:val="000000" w:themeColor="text1"/>
        </w:rPr>
        <w:t>当然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好奇心是一把双刃剑。如果我们不懂得控制自己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任好奇心泛滥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那就是在任欲望泛滥。灯红酒绿的世界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有太多太多事物让我们好奇。而那炫目的糖衣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掩藏着无数未知的危险。所以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我们一方面要珍惜好奇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珍惜每一瞬诞生的探索欲与创造欲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另一方面又要慎待好奇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有选择地分辨哪些是值得探索的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哪些</w:t>
      </w:r>
      <w:r w:rsidRPr="00EB4599">
        <w:rPr>
          <w:rFonts w:ascii="宋体" w:eastAsia="宋体" w:hAnsi="宋体"/>
          <w:color w:val="000000" w:themeColor="text1"/>
        </w:rPr>
        <w:t>是不能涉足的。只有这样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我们才不致卷入好奇的黑色旋涡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而是使其成为我们成长成才的催化剂。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19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本文的中心论点是什么</w:t>
      </w:r>
      <w:r w:rsidRPr="00EB4599">
        <w:rPr>
          <w:rFonts w:ascii="宋体" w:eastAsia="宋体" w:hAnsi="宋体"/>
          <w:color w:val="000000" w:themeColor="text1"/>
        </w:rPr>
        <w:t>?(2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20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第</w:t>
      </w:r>
      <w:r w:rsidRPr="00EB4599">
        <w:rPr>
          <w:rFonts w:ascii="宋体" w:eastAsia="宋体" w:hAnsi="宋体" w:cs="宋体" w:hint="eastAsia"/>
          <w:color w:val="000000" w:themeColor="text1"/>
        </w:rPr>
        <w:t>⑤</w:t>
      </w:r>
      <w:r w:rsidRPr="00EB4599">
        <w:rPr>
          <w:rFonts w:ascii="宋体" w:eastAsia="宋体" w:hAnsi="宋体"/>
          <w:color w:val="000000" w:themeColor="text1"/>
        </w:rPr>
        <w:t>段运用了哪些论证方法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有什么作用</w:t>
      </w:r>
      <w:r w:rsidRPr="00EB4599">
        <w:rPr>
          <w:rFonts w:ascii="宋体" w:eastAsia="宋体" w:hAnsi="宋体"/>
          <w:color w:val="000000" w:themeColor="text1"/>
        </w:rPr>
        <w:t>?(3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21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请用简洁的语言概括本文的论证思路。</w:t>
      </w:r>
      <w:r w:rsidRPr="00EB4599">
        <w:rPr>
          <w:rFonts w:ascii="宋体" w:eastAsia="宋体" w:hAnsi="宋体"/>
          <w:color w:val="000000" w:themeColor="text1"/>
        </w:rPr>
        <w:t>(3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22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第</w:t>
      </w: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段中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好奇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  <w:em w:val="dot"/>
        </w:rPr>
        <w:t>或许</w:t>
      </w:r>
      <w:r w:rsidRPr="00EB4599">
        <w:rPr>
          <w:rFonts w:ascii="宋体" w:eastAsia="宋体" w:hAnsi="宋体"/>
          <w:color w:val="000000" w:themeColor="text1"/>
        </w:rPr>
        <w:t>是最为神秘而有趣的人类心态之一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一句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加点词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或许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能否删去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为什么</w:t>
      </w:r>
      <w:r w:rsidRPr="00EB4599">
        <w:rPr>
          <w:rFonts w:ascii="宋体" w:eastAsia="宋体" w:hAnsi="宋体"/>
          <w:color w:val="000000" w:themeColor="text1"/>
        </w:rPr>
        <w:t>?(2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625F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三、写作</w:t>
      </w:r>
      <w:r w:rsidRPr="00EB4599">
        <w:rPr>
          <w:rFonts w:ascii="宋体" w:eastAsia="宋体" w:hAnsi="宋体"/>
          <w:color w:val="000000" w:themeColor="text1"/>
        </w:rPr>
        <w:t>(50</w:t>
      </w:r>
      <w:r w:rsidRPr="00EB4599">
        <w:rPr>
          <w:rFonts w:ascii="宋体" w:eastAsia="宋体" w:hAnsi="宋体"/>
          <w:color w:val="000000" w:themeColor="text1"/>
        </w:rPr>
        <w:t>分</w:t>
      </w:r>
      <w:r w:rsidRPr="00EB4599">
        <w:rPr>
          <w:rFonts w:ascii="宋体" w:eastAsia="宋体" w:hAnsi="宋体"/>
          <w:color w:val="000000" w:themeColor="text1"/>
        </w:rPr>
        <w:t>)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23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阅读下面的文字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按要求作文。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习惯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是逐渐适应后的一种常态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是习以为常后的一种自然。习惯可以是一种行为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也可以是一种心理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甚至是一种风气、一种传统</w:t>
      </w:r>
      <w:r w:rsidRPr="00EB4599">
        <w:rPr>
          <w:rFonts w:ascii="宋体" w:eastAsia="宋体" w:hAnsi="宋体"/>
          <w:color w:val="000000" w:themeColor="text1"/>
        </w:rPr>
        <w:t>……</w:t>
      </w:r>
      <w:r w:rsidRPr="00EB4599">
        <w:rPr>
          <w:rFonts w:ascii="宋体" w:eastAsia="宋体" w:hAnsi="宋体"/>
          <w:color w:val="000000" w:themeColor="text1"/>
        </w:rPr>
        <w:t>你可能感觉不到它的存在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但它影响巨大。关于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习惯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你有什么样的经历和体验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又有什么样的认识和思考</w:t>
      </w:r>
      <w:r w:rsidRPr="00EB4599">
        <w:rPr>
          <w:rFonts w:ascii="宋体" w:eastAsia="宋体" w:hAnsi="宋体"/>
          <w:color w:val="000000" w:themeColor="text1"/>
        </w:rPr>
        <w:t>?</w:t>
      </w:r>
      <w:r w:rsidRPr="00EB4599">
        <w:rPr>
          <w:rFonts w:ascii="宋体" w:eastAsia="宋体" w:hAnsi="宋体"/>
          <w:color w:val="000000" w:themeColor="text1"/>
        </w:rPr>
        <w:t>请根据上面的材料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自拟题目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写一篇不少于</w:t>
      </w:r>
      <w:r w:rsidRPr="00EB4599">
        <w:rPr>
          <w:rFonts w:ascii="宋体" w:eastAsia="宋体" w:hAnsi="宋体"/>
          <w:color w:val="000000" w:themeColor="text1"/>
        </w:rPr>
        <w:t>600</w:t>
      </w:r>
      <w:r w:rsidRPr="00EB4599">
        <w:rPr>
          <w:rFonts w:ascii="宋体" w:eastAsia="宋体" w:hAnsi="宋体"/>
          <w:color w:val="000000" w:themeColor="text1"/>
        </w:rPr>
        <w:t>字的作文。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要求</w:t>
      </w:r>
      <w:r w:rsidRPr="00EB4599">
        <w:rPr>
          <w:rFonts w:ascii="宋体" w:eastAsia="宋体" w:hAnsi="宋体"/>
          <w:color w:val="000000" w:themeColor="text1"/>
        </w:rPr>
        <w:t>:(1)</w:t>
      </w:r>
      <w:r w:rsidRPr="00EB4599">
        <w:rPr>
          <w:rFonts w:ascii="宋体" w:eastAsia="宋体" w:hAnsi="宋体"/>
          <w:color w:val="000000" w:themeColor="text1"/>
        </w:rPr>
        <w:t>除诗歌外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文体不限</w:t>
      </w:r>
      <w:r w:rsidRPr="00EB4599">
        <w:rPr>
          <w:rFonts w:ascii="宋体" w:eastAsia="宋体" w:hAnsi="宋体"/>
          <w:color w:val="000000" w:themeColor="text1"/>
        </w:rPr>
        <w:t>;(2)</w:t>
      </w:r>
      <w:r w:rsidRPr="00EB4599">
        <w:rPr>
          <w:rFonts w:ascii="宋体" w:eastAsia="宋体" w:hAnsi="宋体"/>
          <w:color w:val="000000" w:themeColor="text1"/>
        </w:rPr>
        <w:t>文体特征鲜明</w:t>
      </w:r>
      <w:r w:rsidRPr="00EB4599">
        <w:rPr>
          <w:rFonts w:ascii="宋体" w:eastAsia="宋体" w:hAnsi="宋体"/>
          <w:color w:val="000000" w:themeColor="text1"/>
        </w:rPr>
        <w:t>;(3)</w:t>
      </w:r>
      <w:r w:rsidRPr="00EB4599">
        <w:rPr>
          <w:rFonts w:ascii="宋体" w:eastAsia="宋体" w:hAnsi="宋体"/>
          <w:color w:val="000000" w:themeColor="text1"/>
        </w:rPr>
        <w:t>要有真情实感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不得抄袭和套作。</w:t>
      </w:r>
    </w:p>
    <w:p w:rsidR="00625FFB" w:rsidRPr="00EB4599" w:rsidRDefault="00293BE7">
      <w:pPr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 w:hint="eastAsia"/>
          <w:color w:val="000000" w:themeColor="text1"/>
        </w:rPr>
        <w:t>答案：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一、积累与运用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弶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应读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jiàng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豁然开朗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形容由狭窄幽暗一变而为宽敞明亮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也比喻原来不明白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现在一下子领悟了。用在这里与语境不符。</w:t>
      </w: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处心积虑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指千方百计地盘算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多用于贬义。在句中属褒贬误用。</w:t>
      </w:r>
      <w:r w:rsidRPr="00EB4599">
        <w:rPr>
          <w:rFonts w:ascii="宋体" w:eastAsia="宋体" w:hAnsi="宋体"/>
          <w:color w:val="000000" w:themeColor="text1"/>
        </w:rPr>
        <w:t>D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无中生有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把没有的说成有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指凭空捏造。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生有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和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造出来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语意重复。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3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C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语序不当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应为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追梦、筑梦、圆梦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;B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成分残缺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删去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通过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或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使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;D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缺宾语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灵活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后加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的特点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4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D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第</w:t>
      </w:r>
      <w:r w:rsidRPr="00EB4599">
        <w:rPr>
          <w:rFonts w:ascii="宋体" w:eastAsia="宋体" w:hAnsi="宋体" w:cs="宋体" w:hint="eastAsia"/>
          <w:color w:val="000000" w:themeColor="text1"/>
        </w:rPr>
        <w:t>⑤</w:t>
      </w:r>
      <w:r w:rsidRPr="00EB4599">
        <w:rPr>
          <w:rFonts w:ascii="宋体" w:eastAsia="宋体" w:hAnsi="宋体"/>
          <w:color w:val="000000" w:themeColor="text1"/>
        </w:rPr>
        <w:t>句为总领句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应作为首句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第</w:t>
      </w: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句中提到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这类的图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指的是</w:t>
      </w:r>
      <w:r w:rsidRPr="00EB4599">
        <w:rPr>
          <w:rFonts w:ascii="宋体" w:eastAsia="宋体" w:hAnsi="宋体" w:cs="宋体" w:hint="eastAsia"/>
          <w:color w:val="000000" w:themeColor="text1"/>
        </w:rPr>
        <w:t>②③</w:t>
      </w:r>
      <w:r w:rsidRPr="00EB4599">
        <w:rPr>
          <w:rFonts w:ascii="宋体" w:eastAsia="宋体" w:hAnsi="宋体"/>
          <w:color w:val="000000" w:themeColor="text1"/>
        </w:rPr>
        <w:t>句所举的两个例子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所以</w:t>
      </w:r>
      <w:r w:rsidRPr="00EB4599">
        <w:rPr>
          <w:rFonts w:ascii="宋体" w:eastAsia="宋体" w:hAnsi="宋体" w:cs="宋体" w:hint="eastAsia"/>
          <w:color w:val="000000" w:themeColor="text1"/>
        </w:rPr>
        <w:t>②③</w:t>
      </w:r>
      <w:r w:rsidRPr="00EB4599">
        <w:rPr>
          <w:rFonts w:ascii="宋体" w:eastAsia="宋体" w:hAnsi="宋体"/>
          <w:color w:val="000000" w:themeColor="text1"/>
        </w:rPr>
        <w:t>句应放在它的前边。第</w:t>
      </w: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句是总结句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应放最后。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5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 xml:space="preserve">不以物喜　不以己悲　</w:t>
      </w: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 xml:space="preserve">长风破浪会有时　直挂云帆济沧海　</w:t>
      </w:r>
      <w:r w:rsidRPr="00EB4599">
        <w:rPr>
          <w:rFonts w:ascii="宋体" w:eastAsia="宋体" w:hAnsi="宋体"/>
          <w:color w:val="000000" w:themeColor="text1"/>
        </w:rPr>
        <w:t>(3)</w:t>
      </w:r>
      <w:r w:rsidRPr="00EB4599">
        <w:rPr>
          <w:rFonts w:ascii="宋体" w:eastAsia="宋体" w:hAnsi="宋体"/>
          <w:color w:val="000000" w:themeColor="text1"/>
        </w:rPr>
        <w:t>相见时难别亦难　东风无力百花残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6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鲁智深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鲁达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 xml:space="preserve">　花和尚　</w:t>
      </w:r>
      <w:r w:rsidRPr="00EB4599">
        <w:rPr>
          <w:rFonts w:ascii="宋体" w:eastAsia="宋体" w:hAnsi="宋体"/>
          <w:color w:val="000000" w:themeColor="text1"/>
        </w:rPr>
        <w:t>示例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鲁提辖拳打镇关西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示例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性格特点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爱憎分明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慷慨大方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见义勇为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疾恶如仇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粗中有细。他非常同情关心被当地恶霸镇关西欺侮的金家父女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在倾听完金氏父女的控诉后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主动向金氏父女赠送银两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亲自保护他们逃离虎口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为了保证金氏父女能平安离开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鲁达竟在店门口坐了两个时辰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拖住店小二追寻金氏父女的行动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约莫金公去得远了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才肯离开。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7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示例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同学们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大家下午好。本次班会的主题是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让</w:t>
      </w:r>
      <w:r w:rsidRPr="00EB4599">
        <w:rPr>
          <w:rFonts w:ascii="宋体" w:eastAsia="宋体" w:hAnsi="宋体"/>
          <w:color w:val="000000" w:themeColor="text1"/>
        </w:rPr>
        <w:t>‘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/>
          <w:color w:val="000000" w:themeColor="text1"/>
        </w:rPr>
        <w:t>’</w:t>
      </w:r>
      <w:r w:rsidRPr="00EB4599">
        <w:rPr>
          <w:rFonts w:ascii="宋体" w:eastAsia="宋体" w:hAnsi="宋体"/>
          <w:color w:val="000000" w:themeColor="text1"/>
        </w:rPr>
        <w:t>走进校园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。文明礼仪是中华民族的优良传统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作为新一代的青少年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我们不能忘记传统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应力争做一个讲文明、懂礼仪的好学生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让文明之花常开心中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把文明之美传播出去。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利用网络、宣传橱窗、校园电子屏等资源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通过晨会、主题班会、国旗下演讲、发出节俭倡议书、征集节俭文明宣传标语等形式宣传。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(3)</w:t>
      </w:r>
      <w:r w:rsidRPr="00EB4599">
        <w:rPr>
          <w:rFonts w:ascii="宋体" w:eastAsia="宋体" w:hAnsi="宋体"/>
          <w:color w:val="000000" w:themeColor="text1"/>
        </w:rPr>
        <w:t>认真践行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十好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让书香与梦想齐飞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(4)</w:t>
      </w:r>
      <w:r w:rsidRPr="00EB4599">
        <w:rPr>
          <w:rFonts w:ascii="宋体" w:eastAsia="宋体" w:hAnsi="宋体"/>
          <w:color w:val="000000" w:themeColor="text1"/>
        </w:rPr>
        <w:t>表现在接受同学帮助时的真诚道谢　表现在参观博物馆时的静静观赏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二、阅读理解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8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北斗星高悬在苍茫的夜空中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银河飘浮在天空之上。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9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抒发了诗人的爱国情怀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诗人虽秋夜病卧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仍壮心不已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念念不忘昔年在大散关的战斗生活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还想重返战场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报效国家。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10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 xml:space="preserve">他的　</w:t>
      </w: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这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lastRenderedPageBreak/>
        <w:t>11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B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乐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都是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快乐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的意思。</w:t>
      </w:r>
      <w:r w:rsidRPr="00EB4599">
        <w:rPr>
          <w:rFonts w:ascii="宋体" w:eastAsia="宋体" w:hAnsi="宋体"/>
          <w:color w:val="000000" w:themeColor="text1"/>
        </w:rPr>
        <w:t>A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前一个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是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探求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的意思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后一个是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要求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的意思</w:t>
      </w:r>
      <w:r w:rsidRPr="00EB4599">
        <w:rPr>
          <w:rFonts w:ascii="宋体" w:eastAsia="宋体" w:hAnsi="宋体"/>
          <w:color w:val="000000" w:themeColor="text1"/>
        </w:rPr>
        <w:t>;C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前一个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之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是代词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后一个是助词</w:t>
      </w:r>
      <w:r w:rsidRPr="00EB4599">
        <w:rPr>
          <w:rFonts w:ascii="宋体" w:eastAsia="宋体" w:hAnsi="宋体"/>
          <w:color w:val="000000" w:themeColor="text1"/>
        </w:rPr>
        <w:t>;D</w:t>
      </w:r>
      <w:r w:rsidRPr="00EB4599">
        <w:rPr>
          <w:rFonts w:ascii="宋体" w:eastAsia="宋体" w:hAnsi="宋体"/>
          <w:color w:val="000000" w:themeColor="text1"/>
        </w:rPr>
        <w:t>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前一个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故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是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因此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的意思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后一个是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旧的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知识。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12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>不因外物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好坏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和自己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得失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而或喜或悲。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何必要用严厉的刑罚</w:t>
      </w:r>
      <w:r w:rsidRPr="00EB4599">
        <w:rPr>
          <w:rFonts w:ascii="宋体" w:eastAsia="宋体" w:hAnsi="宋体"/>
          <w:color w:val="000000" w:themeColor="text1"/>
        </w:rPr>
        <w:t>!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13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(1)</w:t>
      </w:r>
      <w:r w:rsidRPr="00EB4599">
        <w:rPr>
          <w:rFonts w:ascii="宋体" w:eastAsia="宋体" w:hAnsi="宋体"/>
          <w:color w:val="000000" w:themeColor="text1"/>
        </w:rPr>
        <w:t xml:space="preserve">先天下之忧而忧　后天下之乐而乐　</w:t>
      </w:r>
      <w:r w:rsidRPr="00EB4599">
        <w:rPr>
          <w:rFonts w:ascii="宋体" w:eastAsia="宋体" w:hAnsi="宋体"/>
          <w:color w:val="000000" w:themeColor="text1"/>
        </w:rPr>
        <w:t>(2)</w:t>
      </w:r>
      <w:r w:rsidRPr="00EB4599">
        <w:rPr>
          <w:rFonts w:ascii="宋体" w:eastAsia="宋体" w:hAnsi="宋体"/>
          <w:color w:val="000000" w:themeColor="text1"/>
        </w:rPr>
        <w:t>去奢省费　轻徭薄赋　选用廉吏</w:t>
      </w:r>
      <w:r w:rsidRPr="00EB4599">
        <w:rPr>
          <w:rFonts w:ascii="宋体" w:eastAsia="宋体" w:hAnsi="宋体"/>
          <w:color w:val="000000" w:themeColor="text1"/>
        </w:rPr>
        <w:t xml:space="preserve">　</w:t>
      </w:r>
      <w:r w:rsidRPr="00EB4599">
        <w:rPr>
          <w:rFonts w:ascii="宋体" w:eastAsia="宋体" w:hAnsi="宋体"/>
          <w:color w:val="000000" w:themeColor="text1"/>
        </w:rPr>
        <w:t>(3)</w:t>
      </w:r>
      <w:r w:rsidRPr="00EB4599">
        <w:rPr>
          <w:rFonts w:ascii="宋体" w:eastAsia="宋体" w:hAnsi="宋体"/>
          <w:color w:val="000000" w:themeColor="text1"/>
        </w:rPr>
        <w:t>居庙堂之高则忧其民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14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分析引用古诗词的作用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要从两个方面入手</w:t>
      </w:r>
      <w:r w:rsidRPr="00EB4599">
        <w:rPr>
          <w:rFonts w:ascii="宋体" w:eastAsia="宋体" w:hAnsi="宋体"/>
          <w:color w:val="000000" w:themeColor="text1"/>
        </w:rPr>
        <w:t>:</w:t>
      </w:r>
      <w:r w:rsidRPr="00EB4599">
        <w:rPr>
          <w:rFonts w:ascii="宋体" w:eastAsia="宋体" w:hAnsi="宋体"/>
          <w:color w:val="000000" w:themeColor="text1"/>
        </w:rPr>
        <w:t>一是看诗词的内容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文中引用的诗句描写了清明时节春雨绵绵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易引起人们愁绪的特点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二是从古诗词的形式入手分析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古诗词意蕴深厚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引用到文章中可增添文章的文学意味。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借助诗词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生动形象地写出清明时节春雨绵绵的特点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渲染了忧伤的气氛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为下文回忆父亲做铺垫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 w:cs="宋体" w:hint="eastAsia"/>
          <w:color w:val="000000" w:themeColor="text1"/>
        </w:rPr>
        <w:t>③</w:t>
      </w:r>
      <w:r w:rsidRPr="00EB4599">
        <w:rPr>
          <w:rFonts w:ascii="宋体" w:eastAsia="宋体" w:hAnsi="宋体"/>
          <w:color w:val="000000" w:themeColor="text1"/>
        </w:rPr>
        <w:t>增添了文章的文学意味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激发读者的阅读兴趣。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15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赏析这个句子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要从本句在文中内容和结构两个方面的作用入手。从内容来看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这个句子是动作描写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运用了一系列动词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表现了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我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带蛋糕回家的艰难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从结构上看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为下文父亲去买蛋糕做了铺垫。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运用动作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或细节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描写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扶</w:t>
      </w:r>
      <w:r w:rsidRPr="00EB4599">
        <w:rPr>
          <w:rFonts w:ascii="宋体" w:eastAsia="宋体" w:hAnsi="宋体" w:cs="Times New Roman"/>
          <w:color w:val="000000" w:themeColor="text1"/>
        </w:rPr>
        <w:t>”“</w:t>
      </w:r>
      <w:r w:rsidRPr="00EB4599">
        <w:rPr>
          <w:rFonts w:ascii="宋体" w:eastAsia="宋体" w:hAnsi="宋体"/>
          <w:color w:val="000000" w:themeColor="text1"/>
        </w:rPr>
        <w:t>拎</w:t>
      </w:r>
      <w:r w:rsidRPr="00EB4599">
        <w:rPr>
          <w:rFonts w:ascii="宋体" w:eastAsia="宋体" w:hAnsi="宋体" w:cs="Times New Roman"/>
          <w:color w:val="000000" w:themeColor="text1"/>
        </w:rPr>
        <w:t>”“</w:t>
      </w:r>
      <w:r w:rsidRPr="00EB4599">
        <w:rPr>
          <w:rFonts w:ascii="宋体" w:eastAsia="宋体" w:hAnsi="宋体"/>
          <w:color w:val="000000" w:themeColor="text1"/>
        </w:rPr>
        <w:t>骑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等动词生动形象地写出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我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在寒风中拎蛋糕的艰难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表现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我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对父亲的爱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为下文写父亲买蛋糕的不易埋下伏笔。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16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可以按事情的起因、经过、结果的顺序来概括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另一个版本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的故事情节。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父亲把蛋糕送人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父亲后悔把蛋糕送人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 w:cs="宋体" w:hint="eastAsia"/>
          <w:color w:val="000000" w:themeColor="text1"/>
        </w:rPr>
        <w:t>③</w:t>
      </w:r>
      <w:r w:rsidRPr="00EB4599">
        <w:rPr>
          <w:rFonts w:ascii="宋体" w:eastAsia="宋体" w:hAnsi="宋体"/>
          <w:color w:val="000000" w:themeColor="text1"/>
        </w:rPr>
        <w:t>父亲出门买蛋糕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父亲买回蛋糕。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17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理解题目的含义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要抓住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血脉</w:t>
      </w:r>
      <w:r w:rsidRPr="00EB4599">
        <w:rPr>
          <w:rFonts w:ascii="宋体" w:eastAsia="宋体" w:hAnsi="宋体" w:cs="Times New Roman"/>
          <w:color w:val="000000" w:themeColor="text1"/>
        </w:rPr>
        <w:t>”“</w:t>
      </w:r>
      <w:r w:rsidRPr="00EB4599">
        <w:rPr>
          <w:rFonts w:ascii="宋体" w:eastAsia="宋体" w:hAnsi="宋体"/>
          <w:color w:val="000000" w:themeColor="text1"/>
        </w:rPr>
        <w:t>眷恋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这两个关键词。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血脉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指的是父母与子女的亲情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眷恋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指的是对逝去亲人的追思。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 w:cs="宋体" w:hint="eastAsia"/>
          <w:color w:val="000000" w:themeColor="text1"/>
        </w:rPr>
        <w:t>①</w:t>
      </w:r>
      <w:r w:rsidRPr="00EB4599">
        <w:rPr>
          <w:rFonts w:ascii="宋体" w:eastAsia="宋体" w:hAnsi="宋体"/>
          <w:color w:val="000000" w:themeColor="text1"/>
        </w:rPr>
        <w:t>每逢清明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我们总会祭奠祖先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缅怀逝去的亲人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表达追思之情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 w:cs="宋体" w:hint="eastAsia"/>
          <w:color w:val="000000" w:themeColor="text1"/>
        </w:rPr>
        <w:t>②</w:t>
      </w:r>
      <w:r w:rsidRPr="00EB4599">
        <w:rPr>
          <w:rFonts w:ascii="宋体" w:eastAsia="宋体" w:hAnsi="宋体"/>
          <w:color w:val="000000" w:themeColor="text1"/>
        </w:rPr>
        <w:t>父母之爱出于本能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总会令人留恋、一生难忘。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18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抓住文中表明情感的词语来体会作者的情感。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【甲】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表达了对父亲的歉疚、理解、思念之情。【乙】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表达了对母亲的赞美、惋惜之情。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19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可根据第</w:t>
      </w:r>
      <w:r w:rsidRPr="00EB4599">
        <w:rPr>
          <w:rFonts w:ascii="宋体" w:eastAsia="宋体" w:hAnsi="宋体" w:cs="宋体" w:hint="eastAsia"/>
          <w:color w:val="000000" w:themeColor="text1"/>
        </w:rPr>
        <w:t>④</w:t>
      </w:r>
      <w:r w:rsidRPr="00EB4599">
        <w:rPr>
          <w:rFonts w:ascii="宋体" w:eastAsia="宋体" w:hAnsi="宋体"/>
          <w:color w:val="000000" w:themeColor="text1"/>
        </w:rPr>
        <w:t>段的提示句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无数的事例彰显着一个道理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来概括本文的中心论点。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好奇心对于人的成长、成才有着巨大的作用。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20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第</w:t>
      </w:r>
      <w:r w:rsidRPr="00EB4599">
        <w:rPr>
          <w:rFonts w:ascii="宋体" w:eastAsia="宋体" w:hAnsi="宋体" w:cs="宋体" w:hint="eastAsia"/>
          <w:color w:val="000000" w:themeColor="text1"/>
        </w:rPr>
        <w:t>⑤</w:t>
      </w:r>
      <w:r w:rsidRPr="00EB4599">
        <w:rPr>
          <w:rFonts w:ascii="宋体" w:eastAsia="宋体" w:hAnsi="宋体"/>
          <w:color w:val="000000" w:themeColor="text1"/>
        </w:rPr>
        <w:t>段引用了爱因斯坦的话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这是道理论证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引用论证</w:t>
      </w:r>
      <w:r w:rsidRPr="00EB4599">
        <w:rPr>
          <w:rFonts w:ascii="宋体" w:eastAsia="宋体" w:hAnsi="宋体"/>
          <w:color w:val="000000" w:themeColor="text1"/>
        </w:rPr>
        <w:t>);</w:t>
      </w:r>
      <w:r w:rsidRPr="00EB4599">
        <w:rPr>
          <w:rFonts w:ascii="宋体" w:eastAsia="宋体" w:hAnsi="宋体"/>
          <w:color w:val="000000" w:themeColor="text1"/>
        </w:rPr>
        <w:t>列举了道尔顿、达尔文、</w:t>
      </w:r>
      <w:r w:rsidRPr="00EB4599">
        <w:rPr>
          <w:rFonts w:ascii="宋体" w:eastAsia="宋体" w:hAnsi="宋体"/>
          <w:color w:val="000000" w:themeColor="text1"/>
        </w:rPr>
        <w:t>李四光的事例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这是举例论证。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运用了道理论证</w:t>
      </w:r>
      <w:r w:rsidRPr="00EB4599">
        <w:rPr>
          <w:rFonts w:ascii="宋体" w:eastAsia="宋体" w:hAnsi="宋体"/>
          <w:color w:val="000000" w:themeColor="text1"/>
        </w:rPr>
        <w:t>(</w:t>
      </w:r>
      <w:r w:rsidRPr="00EB4599">
        <w:rPr>
          <w:rFonts w:ascii="宋体" w:eastAsia="宋体" w:hAnsi="宋体"/>
          <w:color w:val="000000" w:themeColor="text1"/>
        </w:rPr>
        <w:t>引用论证</w:t>
      </w:r>
      <w:r w:rsidRPr="00EB4599">
        <w:rPr>
          <w:rFonts w:ascii="宋体" w:eastAsia="宋体" w:hAnsi="宋体"/>
          <w:color w:val="000000" w:themeColor="text1"/>
        </w:rPr>
        <w:t>)</w:t>
      </w:r>
      <w:r w:rsidRPr="00EB4599">
        <w:rPr>
          <w:rFonts w:ascii="宋体" w:eastAsia="宋体" w:hAnsi="宋体"/>
          <w:color w:val="000000" w:themeColor="text1"/>
        </w:rPr>
        <w:t>和举例论证的方法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具体有力地证明了好奇心能激发人的创造力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催生人对探寻研究、获取知识的热情与信心。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21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论证思路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即作者的论证过程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一般分三个步骤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提出问题、分析问题、解决问题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根据文段内容概括这三个步骤的内容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即如何提出观点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如何分析证明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如何归纳。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开篇铺陈三个事例提出论点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接着主要运用举例论证证明论点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最后提醒大家好奇心是一把双刃剑。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22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r w:rsidRPr="00EB4599">
        <w:rPr>
          <w:rFonts w:ascii="宋体" w:eastAsia="宋体" w:hAnsi="宋体"/>
          <w:color w:val="000000" w:themeColor="text1"/>
        </w:rPr>
        <w:t>解析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在文中找到句子的位置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根据语境理解语句内容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首先要理解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或许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表达推测的含义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再分析有无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或许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一词对表达句意的影响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从论证的严密性来说明该词语的表达作用。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lastRenderedPageBreak/>
        <w:t>参考答案</w:t>
      </w:r>
      <w:r w:rsidRPr="00EB4599">
        <w:rPr>
          <w:rFonts w:ascii="宋体" w:eastAsia="宋体" w:hAnsi="宋体"/>
          <w:color w:val="000000" w:themeColor="text1"/>
        </w:rPr>
        <w:t xml:space="preserve"> </w:t>
      </w:r>
      <w:r w:rsidRPr="00EB4599">
        <w:rPr>
          <w:rFonts w:ascii="宋体" w:eastAsia="宋体" w:hAnsi="宋体"/>
          <w:color w:val="000000" w:themeColor="text1"/>
        </w:rPr>
        <w:t>不能。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或许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表示</w:t>
      </w:r>
      <w:r w:rsidRPr="00EB4599">
        <w:rPr>
          <w:rFonts w:ascii="宋体" w:eastAsia="宋体" w:hAnsi="宋体" w:cs="Times New Roman"/>
          <w:color w:val="000000" w:themeColor="text1"/>
        </w:rPr>
        <w:t>“</w:t>
      </w:r>
      <w:r w:rsidRPr="00EB4599">
        <w:rPr>
          <w:rFonts w:ascii="宋体" w:eastAsia="宋体" w:hAnsi="宋体"/>
          <w:color w:val="000000" w:themeColor="text1"/>
        </w:rPr>
        <w:t>是最为神秘而有趣的人类心态之一</w:t>
      </w:r>
      <w:r w:rsidRPr="00EB4599">
        <w:rPr>
          <w:rFonts w:ascii="宋体" w:eastAsia="宋体" w:hAnsi="宋体" w:cs="Times New Roman"/>
          <w:color w:val="000000" w:themeColor="text1"/>
        </w:rPr>
        <w:t>”</w:t>
      </w:r>
      <w:r w:rsidRPr="00EB4599">
        <w:rPr>
          <w:rFonts w:ascii="宋体" w:eastAsia="宋体" w:hAnsi="宋体"/>
          <w:color w:val="000000" w:themeColor="text1"/>
        </w:rPr>
        <w:t>不一定有科学依据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只是作者自己的猜测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如果去掉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显得绝对化</w:t>
      </w:r>
      <w:r w:rsidRPr="00EB4599">
        <w:rPr>
          <w:rFonts w:ascii="宋体" w:eastAsia="宋体" w:hAnsi="宋体"/>
          <w:color w:val="000000" w:themeColor="text1"/>
        </w:rPr>
        <w:t>,</w:t>
      </w:r>
      <w:r w:rsidRPr="00EB4599">
        <w:rPr>
          <w:rFonts w:ascii="宋体" w:eastAsia="宋体" w:hAnsi="宋体"/>
          <w:color w:val="000000" w:themeColor="text1"/>
        </w:rPr>
        <w:t>和事实不符</w:t>
      </w:r>
      <w:r w:rsidRPr="00EB4599">
        <w:rPr>
          <w:rFonts w:ascii="宋体" w:eastAsia="宋体" w:hAnsi="宋体"/>
          <w:color w:val="000000" w:themeColor="text1"/>
        </w:rPr>
        <w:t>;</w:t>
      </w:r>
      <w:r w:rsidRPr="00EB4599">
        <w:rPr>
          <w:rFonts w:ascii="宋体" w:eastAsia="宋体" w:hAnsi="宋体"/>
          <w:color w:val="000000" w:themeColor="text1"/>
        </w:rPr>
        <w:t>体现了议论文语言的严密性。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color w:val="000000" w:themeColor="text1"/>
        </w:rPr>
        <w:t>三、写作</w:t>
      </w:r>
    </w:p>
    <w:p w:rsidR="00625FFB" w:rsidRPr="00EB4599" w:rsidRDefault="00293BE7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EB4599">
        <w:rPr>
          <w:rFonts w:ascii="宋体" w:eastAsia="宋体" w:hAnsi="宋体"/>
          <w:b/>
          <w:color w:val="000000" w:themeColor="text1"/>
        </w:rPr>
        <w:t>23</w:t>
      </w:r>
      <w:r w:rsidRPr="00EB4599">
        <w:rPr>
          <w:rFonts w:ascii="宋体" w:eastAsia="宋体" w:hAnsi="宋体" w:cs="Times New Roman"/>
          <w:color w:val="000000" w:themeColor="text1"/>
        </w:rPr>
        <w:t>.</w:t>
      </w:r>
      <w:bookmarkStart w:id="0" w:name="_GoBack"/>
      <w:bookmarkEnd w:id="0"/>
      <w:r w:rsidRPr="00EB4599">
        <w:rPr>
          <w:rFonts w:ascii="宋体" w:eastAsia="宋体" w:hAnsi="宋体"/>
          <w:color w:val="000000" w:themeColor="text1"/>
        </w:rPr>
        <w:t>略</w:t>
      </w:r>
    </w:p>
    <w:p w:rsidR="00625FFB" w:rsidRPr="00EB4599" w:rsidRDefault="00625FFB">
      <w:pPr>
        <w:rPr>
          <w:rFonts w:ascii="宋体" w:eastAsia="宋体" w:hAnsi="宋体"/>
          <w:color w:val="000000" w:themeColor="text1"/>
        </w:rPr>
      </w:pPr>
    </w:p>
    <w:sectPr w:rsidR="00625FFB" w:rsidRPr="00EB4599" w:rsidSect="00625F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BE7" w:rsidRDefault="00293BE7" w:rsidP="00EB4599">
      <w:r>
        <w:separator/>
      </w:r>
    </w:p>
  </w:endnote>
  <w:endnote w:type="continuationSeparator" w:id="1">
    <w:p w:rsidR="00293BE7" w:rsidRDefault="00293BE7" w:rsidP="00EB4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599" w:rsidRDefault="00EB4599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599" w:rsidRPr="00EB4599" w:rsidRDefault="00EB4599" w:rsidP="00EB4599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11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599" w:rsidRDefault="00EB459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BE7" w:rsidRDefault="00293BE7" w:rsidP="00EB4599">
      <w:r>
        <w:separator/>
      </w:r>
    </w:p>
  </w:footnote>
  <w:footnote w:type="continuationSeparator" w:id="1">
    <w:p w:rsidR="00293BE7" w:rsidRDefault="00293BE7" w:rsidP="00EB4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599" w:rsidRDefault="00EB4599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599" w:rsidRDefault="00EB4599" w:rsidP="00EB4599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599" w:rsidRDefault="00EB4599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858BA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3BE7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25FFB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C4E19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58BA"/>
    <w:rsid w:val="00E92541"/>
    <w:rsid w:val="00E95E15"/>
    <w:rsid w:val="00E97C64"/>
    <w:rsid w:val="00EA45A2"/>
    <w:rsid w:val="00EA77D0"/>
    <w:rsid w:val="00EB4599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3763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25FF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625FF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25FF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25FF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25FF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625FF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25FF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625FF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25FFB"/>
    <w:pPr>
      <w:spacing w:after="180"/>
    </w:pPr>
  </w:style>
  <w:style w:type="paragraph" w:styleId="2">
    <w:name w:val="List Bullet 2"/>
    <w:basedOn w:val="a0"/>
    <w:uiPriority w:val="99"/>
    <w:rsid w:val="00625FF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25FFB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625FF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625FFB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625FF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625F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625FF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625FFB"/>
    <w:rPr>
      <w:b/>
      <w:bCs/>
    </w:rPr>
  </w:style>
  <w:style w:type="character" w:styleId="ab">
    <w:name w:val="page number"/>
    <w:basedOn w:val="a1"/>
    <w:rsid w:val="00625FFB"/>
  </w:style>
  <w:style w:type="character" w:styleId="ac">
    <w:name w:val="Emphasis"/>
    <w:uiPriority w:val="20"/>
    <w:qFormat/>
    <w:rsid w:val="00625FFB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625FFB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625FFB"/>
    <w:rPr>
      <w:vertAlign w:val="superscript"/>
    </w:rPr>
  </w:style>
  <w:style w:type="table" w:styleId="af">
    <w:name w:val="Table Grid"/>
    <w:basedOn w:val="a2"/>
    <w:uiPriority w:val="59"/>
    <w:rsid w:val="00625FF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625FF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625FF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625FF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625FF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625FF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625FFB"/>
  </w:style>
  <w:style w:type="paragraph" w:styleId="af0">
    <w:name w:val="Quote"/>
    <w:basedOn w:val="a0"/>
    <w:next w:val="a0"/>
    <w:link w:val="Char4"/>
    <w:uiPriority w:val="29"/>
    <w:qFormat/>
    <w:rsid w:val="00625FFB"/>
    <w:rPr>
      <w:i/>
    </w:rPr>
  </w:style>
  <w:style w:type="character" w:customStyle="1" w:styleId="Char4">
    <w:name w:val="引用 Char"/>
    <w:link w:val="af0"/>
    <w:uiPriority w:val="29"/>
    <w:rsid w:val="00625FFB"/>
    <w:rPr>
      <w:i/>
      <w:sz w:val="24"/>
      <w:szCs w:val="24"/>
    </w:rPr>
  </w:style>
  <w:style w:type="character" w:customStyle="1" w:styleId="4Char">
    <w:name w:val="标题 4 Char"/>
    <w:link w:val="40"/>
    <w:semiHidden/>
    <w:rsid w:val="00625FF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625FFB"/>
    <w:rPr>
      <w:lang w:val="en-US"/>
    </w:rPr>
  </w:style>
  <w:style w:type="paragraph" w:customStyle="1" w:styleId="Char30">
    <w:name w:val="Char3"/>
    <w:basedOn w:val="a0"/>
    <w:rsid w:val="00625FFB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25FFB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625FF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25FFB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625FFB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625FF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625FF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25FF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625FFB"/>
    <w:rPr>
      <w:sz w:val="18"/>
      <w:szCs w:val="18"/>
    </w:rPr>
  </w:style>
  <w:style w:type="character" w:customStyle="1" w:styleId="Char10">
    <w:name w:val="脚注文本 Char1"/>
    <w:basedOn w:val="a1"/>
    <w:qFormat/>
    <w:rsid w:val="00625FF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625FFB"/>
    <w:pPr>
      <w:outlineLvl w:val="1"/>
    </w:pPr>
  </w:style>
  <w:style w:type="paragraph" w:customStyle="1" w:styleId="af3">
    <w:name w:val="二级章节"/>
    <w:basedOn w:val="a0"/>
    <w:qFormat/>
    <w:rsid w:val="00625FFB"/>
    <w:pPr>
      <w:outlineLvl w:val="2"/>
    </w:pPr>
  </w:style>
  <w:style w:type="paragraph" w:styleId="af4">
    <w:name w:val="header"/>
    <w:basedOn w:val="a0"/>
    <w:rsid w:val="00625FF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EB45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EB4599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8F7B74D-0E85-489A-B0F2-1B0191D23D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11</Pages>
  <Words>1323</Words>
  <Characters>7542</Characters>
  <Application>Microsoft Office Word</Application>
  <DocSecurity>0</DocSecurity>
  <Lines>62</Lines>
  <Paragraphs>17</Paragraphs>
  <ScaleCrop>false</ScaleCrop>
  <Company/>
  <LinksUpToDate>false</LinksUpToDate>
  <CharactersWithSpaces>8848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2018-12-07T02:40:00Z</dcterms:created>
  <dcterms:modified xsi:type="dcterms:W3CDTF">2018-12-28T05:28:00Z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