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F9" w:rsidRPr="00BC6EEA" w:rsidRDefault="0005087E" w:rsidP="00BC6EEA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C6EEA">
        <w:rPr>
          <w:rFonts w:ascii="宋体" w:eastAsia="宋体" w:hAnsi="宋体"/>
          <w:b/>
          <w:color w:val="FF0000"/>
          <w:sz w:val="28"/>
        </w:rPr>
        <w:t>9</w:t>
      </w:r>
      <w:r w:rsidRPr="00BC6EEA">
        <w:rPr>
          <w:rFonts w:ascii="宋体" w:eastAsia="宋体" w:hAnsi="宋体"/>
          <w:b/>
          <w:color w:val="FF0000"/>
          <w:sz w:val="28"/>
        </w:rPr>
        <w:t xml:space="preserve">　</w:t>
      </w:r>
      <w:r w:rsidRPr="00BC6EEA">
        <w:rPr>
          <w:rFonts w:ascii="宋体" w:eastAsia="宋体" w:hAnsi="宋体"/>
          <w:b/>
          <w:color w:val="FF0000"/>
          <w:sz w:val="28"/>
        </w:rPr>
        <w:t>精神的三间小屋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139" name="栏目1.eps" descr="id:2147488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栏目1.eps" descr="id:214748884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6EEA">
        <w:rPr>
          <w:rFonts w:ascii="宋体" w:eastAsia="宋体" w:hAnsi="宋体"/>
          <w:color w:val="000000" w:themeColor="text1"/>
          <w:sz w:val="21"/>
        </w:rPr>
        <w:t>知能演练</w:t>
      </w:r>
      <w:r w:rsidRPr="00BC6EEA">
        <w:rPr>
          <w:rFonts w:ascii="宋体" w:eastAsia="宋体" w:hAnsi="宋体"/>
          <w:color w:val="000000" w:themeColor="text1"/>
          <w:sz w:val="21"/>
        </w:rPr>
        <w:t>活用</w:t>
      </w: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40" name="图片 1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6EEA">
        <w:rPr>
          <w:rFonts w:ascii="宋体" w:eastAsia="宋体" w:hAnsi="宋体"/>
          <w:color w:val="000000" w:themeColor="text1"/>
          <w:sz w:val="21"/>
        </w:rPr>
        <w:t>夯基达标</w:t>
      </w:r>
      <w:r w:rsidRPr="00BC6EE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41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下列加点字的注音有误的一项是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游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弋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yì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憎</w:t>
      </w:r>
      <w:r w:rsidRPr="00BC6EEA">
        <w:rPr>
          <w:rFonts w:ascii="宋体" w:eastAsia="宋体" w:hAnsi="宋体"/>
          <w:color w:val="000000" w:themeColor="text1"/>
          <w:sz w:val="21"/>
        </w:rPr>
        <w:t>恶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zēn</w:t>
      </w:r>
      <w:r w:rsidRPr="00BC6EEA">
        <w:rPr>
          <w:rFonts w:ascii="宋体" w:eastAsia="宋体" w:hAnsi="宋体"/>
          <w:color w:val="000000" w:themeColor="text1"/>
          <w:sz w:val="21"/>
        </w:rPr>
        <w:t>ɡ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鸠</w:t>
      </w:r>
      <w:r w:rsidRPr="00BC6EEA">
        <w:rPr>
          <w:rFonts w:ascii="宋体" w:eastAsia="宋体" w:hAnsi="宋体"/>
          <w:color w:val="000000" w:themeColor="text1"/>
          <w:sz w:val="21"/>
        </w:rPr>
        <w:t>占鹊巢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jiū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卑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劣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liè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轻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觑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xù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不知所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措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cuò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积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攒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zǎn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矗</w:t>
      </w:r>
      <w:r w:rsidRPr="00BC6EEA">
        <w:rPr>
          <w:rFonts w:ascii="宋体" w:eastAsia="宋体" w:hAnsi="宋体"/>
          <w:color w:val="000000" w:themeColor="text1"/>
          <w:sz w:val="21"/>
        </w:rPr>
        <w:t>立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chù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李代桃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僵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jiān</w:t>
      </w:r>
      <w:r w:rsidRPr="00BC6EEA">
        <w:rPr>
          <w:rFonts w:ascii="宋体" w:eastAsia="宋体" w:hAnsi="宋体"/>
          <w:color w:val="000000" w:themeColor="text1"/>
          <w:sz w:val="21"/>
        </w:rPr>
        <w:t>ɡ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嘹</w:t>
      </w:r>
      <w:r w:rsidRPr="00BC6EEA">
        <w:rPr>
          <w:rFonts w:ascii="宋体" w:eastAsia="宋体" w:hAnsi="宋体"/>
          <w:color w:val="000000" w:themeColor="text1"/>
          <w:sz w:val="21"/>
        </w:rPr>
        <w:t>亮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liáo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宽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宥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yòu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自惭形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秽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huì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2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下列词语中有错别字的一项是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喉咙　　灰烬　　飘零　　水落石出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驰骋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栖息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旷野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俯拾即是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潮汐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显赫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要决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悄无声息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沧桑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坍塌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耕耘</w:t>
      </w: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抽丝剥茧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3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下列句子中加点成语使用有误的一项是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你有自己的优点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不要总是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自惭形秽</w:t>
      </w:r>
      <w:r w:rsidRPr="00BC6EEA">
        <w:rPr>
          <w:rFonts w:ascii="宋体" w:eastAsia="宋体" w:hAnsi="宋体"/>
          <w:color w:val="000000" w:themeColor="text1"/>
          <w:sz w:val="21"/>
        </w:rPr>
        <w:t>地感觉不如别人。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这个世界天天在上演着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悲欢离合</w:t>
      </w:r>
      <w:r w:rsidRPr="00BC6EEA">
        <w:rPr>
          <w:rFonts w:ascii="宋体" w:eastAsia="宋体" w:hAnsi="宋体"/>
          <w:color w:val="000000" w:themeColor="text1"/>
          <w:sz w:val="21"/>
        </w:rPr>
        <w:t>的故事。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只要肯走正路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并为之付出努力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成就一番事业的梦想并不是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可望而不可即</w:t>
      </w:r>
      <w:r w:rsidRPr="00BC6EEA">
        <w:rPr>
          <w:rFonts w:ascii="宋体" w:eastAsia="宋体" w:hAnsi="宋体"/>
          <w:color w:val="000000" w:themeColor="text1"/>
          <w:sz w:val="21"/>
        </w:rPr>
        <w:t>的。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纷扬的白雪里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一个小女孩</w:t>
      </w:r>
      <w:r w:rsidRPr="00BC6EEA">
        <w:rPr>
          <w:rFonts w:ascii="宋体" w:eastAsia="宋体" w:hAnsi="宋体"/>
          <w:color w:val="000000" w:themeColor="text1"/>
          <w:sz w:val="21"/>
          <w:em w:val="dot"/>
        </w:rPr>
        <w:t>兴高采烈</w:t>
      </w:r>
      <w:r w:rsidRPr="00BC6EEA">
        <w:rPr>
          <w:rFonts w:ascii="宋体" w:eastAsia="宋体" w:hAnsi="宋体"/>
          <w:color w:val="000000" w:themeColor="text1"/>
          <w:sz w:val="21"/>
        </w:rPr>
        <w:t>地在雪地上掷下一串雪团般四处迸溅的清脆笑声。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4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给下列句子排序正确的一项是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BC6EEA">
        <w:rPr>
          <w:rFonts w:ascii="宋体" w:eastAsia="宋体" w:hAnsi="宋体"/>
          <w:color w:val="000000" w:themeColor="text1"/>
          <w:sz w:val="21"/>
        </w:rPr>
        <w:t>失去了希望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生命就会枯萎。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BC6EEA">
        <w:rPr>
          <w:rFonts w:ascii="宋体" w:eastAsia="宋体" w:hAnsi="宋体"/>
          <w:color w:val="000000" w:themeColor="text1"/>
          <w:sz w:val="21"/>
        </w:rPr>
        <w:t>黄金象征着财富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却不是人类最宝贵的财富。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BC6EEA">
        <w:rPr>
          <w:rFonts w:ascii="宋体" w:eastAsia="宋体" w:hAnsi="宋体"/>
          <w:color w:val="000000" w:themeColor="text1"/>
          <w:sz w:val="21"/>
        </w:rPr>
        <w:t>人可以失去一切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唯独不能失去希望。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BC6EEA">
        <w:rPr>
          <w:rFonts w:ascii="宋体" w:eastAsia="宋体" w:hAnsi="宋体"/>
          <w:color w:val="000000" w:themeColor="text1"/>
          <w:sz w:val="21"/>
        </w:rPr>
        <w:t>人类最宝贵的财富是希望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它是生命的源泉。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①②③④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②④③①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③②①④</w:t>
      </w:r>
      <w:r w:rsidRPr="00BC6EEA">
        <w:rPr>
          <w:rFonts w:ascii="宋体" w:eastAsia="宋体" w:hAnsi="宋体"/>
          <w:color w:val="000000" w:themeColor="text1"/>
          <w:sz w:val="21"/>
        </w:rPr>
        <w:tab/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①③②④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42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6EEA">
        <w:rPr>
          <w:rFonts w:ascii="宋体" w:eastAsia="宋体" w:hAnsi="宋体"/>
          <w:color w:val="000000" w:themeColor="text1"/>
          <w:sz w:val="21"/>
        </w:rPr>
        <w:t>课内品读</w:t>
      </w:r>
      <w:r w:rsidRPr="00BC6EE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43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阅读下面的文字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完成第</w:t>
      </w:r>
      <w:r w:rsidRPr="00BC6EEA">
        <w:rPr>
          <w:rFonts w:ascii="宋体" w:eastAsia="宋体" w:hAnsi="宋体"/>
          <w:color w:val="000000" w:themeColor="text1"/>
          <w:sz w:val="21"/>
        </w:rPr>
        <w:t>5~8</w:t>
      </w:r>
      <w:r w:rsidRPr="00BC6EEA">
        <w:rPr>
          <w:rFonts w:ascii="宋体" w:eastAsia="宋体" w:hAnsi="宋体"/>
          <w:color w:val="000000" w:themeColor="text1"/>
          <w:sz w:val="21"/>
        </w:rPr>
        <w:t>题。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面对那句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人的心灵应该比大地、海洋和天空都更为博大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的名言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人们往往会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>。我们难以拥有那样雄浑的襟怀。不知累积至那种广袤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需如何积攒每一粒泥土、每一朵浪花、每一朵云霓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甚至那句恨不能人人皆知的中国古话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BC6EEA">
        <w:rPr>
          <w:rFonts w:ascii="宋体" w:eastAsia="宋体" w:hAnsi="宋体"/>
          <w:color w:val="000000" w:themeColor="text1"/>
          <w:sz w:val="21"/>
        </w:rPr>
        <w:t>宰相肚里能撑船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也让我们在敬仰之余不知所措。也许因为我们不过是小小的草民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即便怀有效仿的渴望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也总是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BC6EEA">
        <w:rPr>
          <w:rFonts w:ascii="宋体" w:eastAsia="宋体" w:hAnsi="宋体"/>
          <w:color w:val="000000" w:themeColor="text1"/>
          <w:sz w:val="21"/>
        </w:rPr>
        <w:t>),</w:t>
      </w:r>
      <w:r w:rsidRPr="00BC6EEA">
        <w:rPr>
          <w:rFonts w:ascii="宋体" w:eastAsia="宋体" w:hAnsi="宋体"/>
          <w:color w:val="000000" w:themeColor="text1"/>
          <w:sz w:val="21"/>
        </w:rPr>
        <w:t>便以位卑宽宥了自己。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两句关于人的心灵的描述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不约而同地使用了空间的概念。人的肢体活动需要空间。人的心灵活动也需要空间。那容心之所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该有怎样的面积和布置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人们常常说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安居才能乐业。如今的城里人一见面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就问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你是住两居室还是三居室啊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  <w:r w:rsidRPr="00BC6EEA">
        <w:rPr>
          <w:rFonts w:ascii="宋体" w:eastAsia="宋体" w:hAnsi="宋体"/>
          <w:color w:val="000000" w:themeColor="text1"/>
          <w:sz w:val="21"/>
        </w:rPr>
        <w:t>……</w:t>
      </w:r>
      <w:r w:rsidRPr="00BC6EEA">
        <w:rPr>
          <w:rFonts w:ascii="宋体" w:eastAsia="宋体" w:hAnsi="宋体"/>
          <w:color w:val="000000" w:themeColor="text1"/>
          <w:sz w:val="21"/>
        </w:rPr>
        <w:t>喔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两居室窄巴点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三居室虽说并不富余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也算小康了。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lastRenderedPageBreak/>
        <w:t>身体活动的空间是可以计量的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心灵活动的疆域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是否也有个基本达标的数值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有一颗大心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才盛得下喜怒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输得出力量。于是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宜选月冷风清、竹木萧萧之处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为自己的精神修建三间小屋。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第一间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盛着我们的爱和恨。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对父母的尊爱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对伴侣的情爱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对子女的疼爱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对朋友的关爱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对万物的慈爱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对生命的珍爱</w:t>
      </w:r>
      <w:r w:rsidRPr="00BC6EEA">
        <w:rPr>
          <w:rFonts w:ascii="宋体" w:eastAsia="宋体" w:hAnsi="宋体"/>
          <w:color w:val="000000" w:themeColor="text1"/>
          <w:sz w:val="21"/>
        </w:rPr>
        <w:t>……</w:t>
      </w:r>
      <w:r w:rsidRPr="00BC6EEA">
        <w:rPr>
          <w:rFonts w:ascii="宋体" w:eastAsia="宋体" w:hAnsi="宋体"/>
          <w:color w:val="000000" w:themeColor="text1"/>
          <w:sz w:val="21"/>
        </w:rPr>
        <w:t>对丑恶的仇恨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对污浊的厌烦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对虚伪的憎恶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对卑劣的蔑视</w:t>
      </w:r>
      <w:r w:rsidRPr="00BC6EEA">
        <w:rPr>
          <w:rFonts w:ascii="宋体" w:eastAsia="宋体" w:hAnsi="宋体"/>
          <w:color w:val="000000" w:themeColor="text1"/>
          <w:sz w:val="21"/>
        </w:rPr>
        <w:t>……</w:t>
      </w:r>
      <w:r w:rsidRPr="00BC6EEA">
        <w:rPr>
          <w:rFonts w:ascii="宋体" w:eastAsia="宋体" w:hAnsi="宋体"/>
          <w:color w:val="000000" w:themeColor="text1"/>
          <w:sz w:val="21"/>
        </w:rPr>
        <w:t>这些复杂对立的情感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林林总总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会将这间小屋挤得满满的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间不容发。你的一生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经历过的所有悲欢离合、喜怒哀乐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仿佛以木石制作的古老乐器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铺陈在精神小屋的几案上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一任岁月飘逝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在某一个金戈铁马之夜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它们会无师自通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与天地呼应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铮铮作响。假若爱比恨多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小屋就光明温暖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像一座金色池塘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有红色的鲤鱼游弋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那是你的大福气。假如恨比爱多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小屋就凄风苦雨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愁云惨雾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你会精神悲戚压抑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形销骨立。如果想重温祥和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就得净手焚香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洒扫庭院。销毁你的精神垃圾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重塑你的精神天花板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让一束圣洁的阳光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从天窗洒入。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无论一生遭受多少困厄欺诈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请依然相信人类的光明大于暗影。哪怕是只多一个百分点呢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也是希望永恒在前。所以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在布置我们的精神空间时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给爱留下足够的容量</w:t>
      </w:r>
      <w:r w:rsidRPr="00BC6EEA">
        <w:rPr>
          <w:rFonts w:ascii="宋体" w:eastAsia="宋体" w:hAnsi="宋体"/>
          <w:color w:val="000000" w:themeColor="text1"/>
          <w:sz w:val="21"/>
        </w:rPr>
        <w:t>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第二间小屋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盛放我们的事业。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一个人从</w:t>
      </w:r>
      <w:r w:rsidRPr="00BC6EEA">
        <w:rPr>
          <w:rFonts w:ascii="宋体" w:eastAsia="宋体" w:hAnsi="宋体"/>
          <w:color w:val="000000" w:themeColor="text1"/>
          <w:sz w:val="21"/>
        </w:rPr>
        <w:t>25</w:t>
      </w:r>
      <w:r w:rsidRPr="00BC6EEA">
        <w:rPr>
          <w:rFonts w:ascii="宋体" w:eastAsia="宋体" w:hAnsi="宋体"/>
          <w:color w:val="000000" w:themeColor="text1"/>
          <w:sz w:val="21"/>
        </w:rPr>
        <w:t>岁开始做工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直到</w:t>
      </w:r>
      <w:r w:rsidRPr="00BC6EEA">
        <w:rPr>
          <w:rFonts w:ascii="宋体" w:eastAsia="宋体" w:hAnsi="宋体"/>
          <w:color w:val="000000" w:themeColor="text1"/>
          <w:sz w:val="21"/>
        </w:rPr>
        <w:t>60</w:t>
      </w:r>
      <w:r w:rsidRPr="00BC6EEA">
        <w:rPr>
          <w:rFonts w:ascii="宋体" w:eastAsia="宋体" w:hAnsi="宋体"/>
          <w:color w:val="000000" w:themeColor="text1"/>
          <w:sz w:val="21"/>
        </w:rPr>
        <w:t>岁退休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要在工作岗位上度过整整</w:t>
      </w:r>
      <w:r w:rsidRPr="00BC6EEA">
        <w:rPr>
          <w:rFonts w:ascii="宋体" w:eastAsia="宋体" w:hAnsi="宋体"/>
          <w:color w:val="000000" w:themeColor="text1"/>
          <w:sz w:val="21"/>
        </w:rPr>
        <w:t>35</w:t>
      </w:r>
      <w:r w:rsidRPr="00BC6EEA">
        <w:rPr>
          <w:rFonts w:ascii="宋体" w:eastAsia="宋体" w:hAnsi="宋体"/>
          <w:color w:val="000000" w:themeColor="text1"/>
          <w:sz w:val="21"/>
        </w:rPr>
        <w:t>年的时光。按一日工作八小时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一周工作五天计算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每年就要为你的职业付出两千个小时。倘若一直干到退休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那就是七万个小时。在这个庞大的数字面前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相信大多数人都会始于惊骇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终于沉思。假如你所从事的工作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是你的爱好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这七万个</w:t>
      </w:r>
      <w:r w:rsidRPr="00BC6EEA">
        <w:rPr>
          <w:rFonts w:ascii="宋体" w:eastAsia="宋体" w:hAnsi="宋体"/>
          <w:color w:val="000000" w:themeColor="text1"/>
          <w:sz w:val="21"/>
        </w:rPr>
        <w:t>小时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将是怎样快活和充满创意的时光</w:t>
      </w:r>
      <w:r w:rsidRPr="00BC6EEA">
        <w:rPr>
          <w:rFonts w:ascii="宋体" w:eastAsia="宋体" w:hAnsi="宋体"/>
          <w:color w:val="000000" w:themeColor="text1"/>
          <w:sz w:val="21"/>
        </w:rPr>
        <w:t>!</w:t>
      </w:r>
      <w:r w:rsidRPr="00BC6EEA">
        <w:rPr>
          <w:rFonts w:ascii="宋体" w:eastAsia="宋体" w:hAnsi="宋体"/>
          <w:color w:val="000000" w:themeColor="text1"/>
          <w:sz w:val="21"/>
        </w:rPr>
        <w:t>假如你不喜欢它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漫长的七万个小时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足以让花容磨损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日月无光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每一天都如同穿着淋湿的衬衣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针芒在身。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我不晓得一下子就找对了行业的人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能占多大比例。从大多数人谈到工作时乏味麻木的表情推算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估计这样的幸运儿不多。不要轻觑了事业对精神的濡养或反之的腐蚀作用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它以深远的力度和广度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挟持着我们的精神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以成为它麾下持久的人质</w:t>
      </w:r>
      <w:r w:rsidRPr="00BC6EEA">
        <w:rPr>
          <w:rFonts w:ascii="宋体" w:eastAsia="宋体" w:hAnsi="宋体"/>
          <w:color w:val="000000" w:themeColor="text1"/>
          <w:sz w:val="21"/>
        </w:rPr>
        <w:t>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5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为第</w:t>
      </w:r>
      <w:r w:rsidRPr="00BC6EEA">
        <w:rPr>
          <w:rFonts w:ascii="宋体" w:eastAsia="宋体" w:hAnsi="宋体"/>
          <w:color w:val="000000" w:themeColor="text1"/>
          <w:sz w:val="21"/>
        </w:rPr>
        <w:t>1</w:t>
      </w:r>
      <w:r w:rsidRPr="00BC6EEA">
        <w:rPr>
          <w:rFonts w:ascii="宋体" w:eastAsia="宋体" w:hAnsi="宋体"/>
          <w:color w:val="000000" w:themeColor="text1"/>
          <w:sz w:val="21"/>
        </w:rPr>
        <w:t>、</w:t>
      </w:r>
      <w:r w:rsidRPr="00BC6EEA">
        <w:rPr>
          <w:rFonts w:ascii="宋体" w:eastAsia="宋体" w:hAnsi="宋体"/>
          <w:color w:val="000000" w:themeColor="text1"/>
          <w:sz w:val="21"/>
        </w:rPr>
        <w:t>2</w:t>
      </w:r>
      <w:r w:rsidRPr="00BC6EEA">
        <w:rPr>
          <w:rFonts w:ascii="宋体" w:eastAsia="宋体" w:hAnsi="宋体"/>
          <w:color w:val="000000" w:themeColor="text1"/>
          <w:sz w:val="21"/>
        </w:rPr>
        <w:t>段的括号处选择一个恰当的词语。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):A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自惭形秽　　　　　</w:t>
      </w: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自得其乐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自怨自艾</w:t>
      </w:r>
      <w:r w:rsidRPr="00BC6EEA">
        <w:rPr>
          <w:rFonts w:ascii="宋体" w:eastAsia="宋体" w:hAnsi="宋体"/>
          <w:color w:val="000000" w:themeColor="text1"/>
          <w:sz w:val="21"/>
        </w:rPr>
        <w:tab/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自我陶醉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):A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可望而不可即</w:t>
      </w:r>
      <w:r w:rsidRPr="00BC6EEA">
        <w:rPr>
          <w:rFonts w:ascii="宋体" w:eastAsia="宋体" w:hAnsi="宋体"/>
          <w:color w:val="000000" w:themeColor="text1"/>
          <w:sz w:val="21"/>
        </w:rPr>
        <w:tab/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不登大雅之堂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心有余而力不足</w:t>
      </w:r>
      <w:r w:rsidRPr="00BC6EEA">
        <w:rPr>
          <w:rFonts w:ascii="宋体" w:eastAsia="宋体" w:hAnsi="宋体"/>
          <w:color w:val="000000" w:themeColor="text1"/>
          <w:sz w:val="21"/>
        </w:rPr>
        <w:tab/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杀鸡焉用牛刀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6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作者在文章的前两段引用一句名言和一句俗语的作用是什么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7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你认为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文中画线处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给爱留下足够的容量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能不能理解为最终把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第一间小屋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建设成盛满爱的小屋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  <w:r w:rsidRPr="00BC6EEA">
        <w:rPr>
          <w:rFonts w:ascii="宋体" w:eastAsia="宋体" w:hAnsi="宋体"/>
          <w:color w:val="000000" w:themeColor="text1"/>
          <w:sz w:val="21"/>
        </w:rPr>
        <w:t>简述理由。</w:t>
      </w: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lastRenderedPageBreak/>
        <w:t>8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试用自己的语言解释画线处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它以深远的力度和广度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挟持着我们的精神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以成为它麾下持久的人质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。</w:t>
      </w: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44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6EEA">
        <w:rPr>
          <w:rFonts w:ascii="宋体" w:eastAsia="宋体" w:hAnsi="宋体"/>
          <w:color w:val="000000" w:themeColor="text1"/>
          <w:sz w:val="21"/>
        </w:rPr>
        <w:t>课外拓展</w:t>
      </w:r>
      <w:r w:rsidRPr="00BC6EEA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45" name="图片 1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BC6EEA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阅读下面的文字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完成第</w:t>
      </w:r>
      <w:r w:rsidRPr="00BC6EEA">
        <w:rPr>
          <w:rFonts w:ascii="宋体" w:eastAsia="宋体" w:hAnsi="宋体"/>
          <w:color w:val="000000" w:themeColor="text1"/>
          <w:sz w:val="21"/>
        </w:rPr>
        <w:t>9~11</w:t>
      </w:r>
      <w:r w:rsidRPr="00BC6EEA">
        <w:rPr>
          <w:rFonts w:ascii="宋体" w:eastAsia="宋体" w:hAnsi="宋体"/>
          <w:color w:val="000000" w:themeColor="text1"/>
          <w:sz w:val="21"/>
        </w:rPr>
        <w:t>题。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生命在阅读中高贵与优雅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ab/>
      </w:r>
      <w:r w:rsidRPr="00BC6EEA">
        <w:rPr>
          <w:rFonts w:ascii="宋体" w:eastAsia="宋体" w:hAnsi="宋体"/>
          <w:color w:val="000000" w:themeColor="text1"/>
          <w:sz w:val="21"/>
        </w:rPr>
        <w:t>池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color w:val="000000" w:themeColor="text1"/>
          <w:sz w:val="21"/>
        </w:rPr>
        <w:t>莉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BC6EEA">
        <w:rPr>
          <w:rFonts w:ascii="宋体" w:eastAsia="宋体" w:hAnsi="宋体"/>
          <w:color w:val="000000" w:themeColor="text1"/>
          <w:sz w:val="21"/>
        </w:rPr>
        <w:t>人都想要高贵与优雅。许多人有钱了就去买奢侈品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拼命往自己身上堆积昂贵的东西。那么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高贵与优雅到底是什么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BC6EEA">
        <w:rPr>
          <w:rFonts w:ascii="宋体" w:eastAsia="宋体" w:hAnsi="宋体"/>
          <w:color w:val="000000" w:themeColor="text1"/>
          <w:sz w:val="21"/>
        </w:rPr>
        <w:t>是一个人在巨大的压力之下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仍然保持勇气和淡定。美国著名作家海明威说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勇气是在压力下仍然能够表现出优雅。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因此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高贵、优雅不是外在的东西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而是你面对他人乃至这个世界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能够表现出自己的善良与宽容、坚强与淡定、宠辱不惊的定力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这一切都是精神力量。坚持阅读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就是获得这种力量的最有效方式。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BC6EEA">
        <w:rPr>
          <w:rFonts w:ascii="宋体" w:eastAsia="宋体" w:hAnsi="宋体"/>
          <w:color w:val="000000" w:themeColor="text1"/>
          <w:sz w:val="21"/>
        </w:rPr>
        <w:t>阅读的目的不是别的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其实就是开启心智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成熟情商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解除困惑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享受生命。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BC6EEA">
        <w:rPr>
          <w:rFonts w:ascii="宋体" w:eastAsia="宋体" w:hAnsi="宋体"/>
          <w:color w:val="000000" w:themeColor="text1"/>
          <w:sz w:val="21"/>
        </w:rPr>
        <w:t>我以为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阅读是越早越好。我很可能</w:t>
      </w:r>
      <w:r w:rsidRPr="00BC6EEA">
        <w:rPr>
          <w:rFonts w:ascii="宋体" w:eastAsia="宋体" w:hAnsi="宋体"/>
          <w:color w:val="000000" w:themeColor="text1"/>
          <w:sz w:val="21"/>
        </w:rPr>
        <w:t>3</w:t>
      </w:r>
      <w:r w:rsidRPr="00BC6EEA">
        <w:rPr>
          <w:rFonts w:ascii="宋体" w:eastAsia="宋体" w:hAnsi="宋体"/>
          <w:color w:val="000000" w:themeColor="text1"/>
          <w:sz w:val="21"/>
        </w:rPr>
        <w:t>岁就可以阅读了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因为我对方块字特别敏感。人们一定要让自己的子女尽早开始阅读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活在当代社会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不学会阅读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即使物质生活再丰富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人也是没有光彩的。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BC6EEA">
        <w:rPr>
          <w:rFonts w:ascii="宋体" w:eastAsia="宋体" w:hAnsi="宋体"/>
          <w:color w:val="000000" w:themeColor="text1"/>
          <w:sz w:val="21"/>
        </w:rPr>
        <w:t>阅读要主动积极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我们的注意力一定不要被俗世俗务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不要被手机、电脑以及一些转瞬即逝的泡沫信息所剥夺。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如果你能够坚持阅读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并终生养成习惯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那么阅读就会成为你的护身符。</w:t>
      </w:r>
      <w:r w:rsidRPr="00BC6EEA">
        <w:rPr>
          <w:rFonts w:ascii="宋体" w:eastAsia="宋体" w:hAnsi="宋体"/>
          <w:color w:val="000000" w:themeColor="text1"/>
          <w:sz w:val="21"/>
        </w:rPr>
        <w:t>当你非常苦恼、非常沮丧的时候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请打开一本你喜欢的书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这比任何东西都能让你安静平和。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BC6EEA">
        <w:rPr>
          <w:rFonts w:ascii="宋体" w:eastAsia="宋体" w:hAnsi="宋体"/>
          <w:color w:val="000000" w:themeColor="text1"/>
          <w:sz w:val="21"/>
        </w:rPr>
        <w:t>俄国思想家赫尔岑是我非常喜欢的作家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他说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生活的终极目的就是生命本身。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我是读了他的书以后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才发现自己的许多错误。我年轻的时候一心想成</w:t>
      </w:r>
      <w:r w:rsidRPr="00BC6EEA">
        <w:rPr>
          <w:rFonts w:ascii="宋体" w:eastAsia="宋体" w:hAnsi="宋体"/>
          <w:color w:val="000000" w:themeColor="text1"/>
          <w:sz w:val="21"/>
        </w:rPr>
        <w:t>名成家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没日没夜地写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永远都不休息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后来我发现我错了。当然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人年轻有身体本钱的时候是可以去拼搏的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但是不能以名利为终极目的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一定要在人生不同的阶段有转换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有思想的进步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有对生命更清晰与客观的理解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要有由浅入深的人生转换。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⑦</w:t>
      </w:r>
      <w:r w:rsidRPr="00BC6EEA">
        <w:rPr>
          <w:rFonts w:ascii="宋体" w:eastAsia="宋体" w:hAnsi="宋体"/>
          <w:color w:val="000000" w:themeColor="text1"/>
          <w:sz w:val="21"/>
        </w:rPr>
        <w:t>我建议到一定时候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要读一点哲学。很多人以为哲学很深奥、很艰涩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其实不然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哲学也有好读的。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哲学的主要目的之一就是自我理解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这是英国当代哲学家以赛亚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BC6EEA">
        <w:rPr>
          <w:rFonts w:ascii="宋体" w:eastAsia="宋体" w:hAnsi="宋体"/>
          <w:color w:val="000000" w:themeColor="text1"/>
          <w:sz w:val="21"/>
        </w:rPr>
        <w:t>柏林说的。他的哲学书就非常引人入胜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读了之后无不受鼓舞。当下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现实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每日每时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都是生活的要义。一个人要学会过好每一刻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是柏林哲学思想之一。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⑧</w:t>
      </w:r>
      <w:r w:rsidRPr="00BC6EEA">
        <w:rPr>
          <w:rFonts w:ascii="宋体" w:eastAsia="宋体" w:hAnsi="宋体"/>
          <w:color w:val="000000" w:themeColor="text1"/>
          <w:sz w:val="21"/>
        </w:rPr>
        <w:t>读书就是要懂得享受这美好一刻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而不是指望另外一天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另外一个时刻。我们很多人不顾现实沉溺于遥远的梦想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这是一种很致命的幻觉。还有许多现实中的是非判断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比如伤害他人是绝对的罪过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这个问题也并不是人人都懂。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⑨</w:t>
      </w:r>
      <w:r w:rsidRPr="00BC6EEA">
        <w:rPr>
          <w:rFonts w:ascii="宋体" w:eastAsia="宋体" w:hAnsi="宋体"/>
          <w:color w:val="000000" w:themeColor="text1"/>
          <w:sz w:val="21"/>
        </w:rPr>
        <w:t>因此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需要通过阅读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学会善思明辨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懂得阅读是为了让自己活个明白。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⑩</w:t>
      </w:r>
      <w:r w:rsidRPr="00BC6EEA">
        <w:rPr>
          <w:rFonts w:ascii="宋体" w:eastAsia="宋体" w:hAnsi="宋体"/>
          <w:color w:val="000000" w:themeColor="text1"/>
          <w:sz w:val="21"/>
        </w:rPr>
        <w:t>我们不需要记得太多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记住这一句话就很好。</w:t>
      </w:r>
    </w:p>
    <w:p w:rsidR="00770DF9" w:rsidRPr="00BC6EEA" w:rsidRDefault="0005087E" w:rsidP="00BC6EEA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选自《思维与智慧》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有改动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lastRenderedPageBreak/>
        <w:t>9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下列作为本文的中心论点最适合的一项是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人都想要高贵与优雅。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生命在阅读中高贵与优雅。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坚持阅读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就是获得精神力量的最有效方式。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需要通过阅读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学会善思明辨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懂得阅读是为了让自己活个明白。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10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下列对本文采用的论据和论证方法分析正确的一项是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第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BC6EEA">
        <w:rPr>
          <w:rFonts w:ascii="宋体" w:eastAsia="宋体" w:hAnsi="宋体"/>
          <w:color w:val="000000" w:themeColor="text1"/>
          <w:sz w:val="21"/>
        </w:rPr>
        <w:t>段既有事实论据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又有道理论据。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第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BC6EEA">
        <w:rPr>
          <w:rFonts w:ascii="宋体" w:eastAsia="宋体" w:hAnsi="宋体"/>
          <w:color w:val="000000" w:themeColor="text1"/>
          <w:sz w:val="21"/>
        </w:rPr>
        <w:t>段画线句采用了举例论证和比喻论证的方法。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第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BC6EEA">
        <w:rPr>
          <w:rFonts w:ascii="宋体" w:eastAsia="宋体" w:hAnsi="宋体"/>
          <w:color w:val="000000" w:themeColor="text1"/>
          <w:sz w:val="21"/>
        </w:rPr>
        <w:t>段至少采用了两种论证方法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</w:rPr>
        <w:t>道理论证和举例论证。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第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⑦⑧</w:t>
      </w:r>
      <w:r w:rsidRPr="00BC6EEA">
        <w:rPr>
          <w:rFonts w:ascii="宋体" w:eastAsia="宋体" w:hAnsi="宋体"/>
          <w:color w:val="000000" w:themeColor="text1"/>
          <w:sz w:val="21"/>
        </w:rPr>
        <w:t>段都以举例论证为主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第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⑦</w:t>
      </w:r>
      <w:r w:rsidRPr="00BC6EEA">
        <w:rPr>
          <w:rFonts w:ascii="宋体" w:eastAsia="宋体" w:hAnsi="宋体"/>
          <w:color w:val="000000" w:themeColor="text1"/>
          <w:sz w:val="21"/>
        </w:rPr>
        <w:t>段举了英国当代哲学家以赛亚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BC6EEA">
        <w:rPr>
          <w:rFonts w:ascii="宋体" w:eastAsia="宋体" w:hAnsi="宋体"/>
          <w:color w:val="000000" w:themeColor="text1"/>
          <w:sz w:val="21"/>
        </w:rPr>
        <w:t>柏林的例子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第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⑧</w:t>
      </w:r>
      <w:r w:rsidRPr="00BC6EEA">
        <w:rPr>
          <w:rFonts w:ascii="宋体" w:eastAsia="宋体" w:hAnsi="宋体"/>
          <w:color w:val="000000" w:themeColor="text1"/>
          <w:sz w:val="21"/>
        </w:rPr>
        <w:t>段举了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伤害他人是绝对的罪过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的例子。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11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下列对本文的理解和分析有误的一项是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作者以自己</w:t>
      </w:r>
      <w:r w:rsidRPr="00BC6EEA">
        <w:rPr>
          <w:rFonts w:ascii="宋体" w:eastAsia="宋体" w:hAnsi="宋体"/>
          <w:color w:val="000000" w:themeColor="text1"/>
          <w:sz w:val="21"/>
        </w:rPr>
        <w:t>3</w:t>
      </w:r>
      <w:r w:rsidRPr="00BC6EEA">
        <w:rPr>
          <w:rFonts w:ascii="宋体" w:eastAsia="宋体" w:hAnsi="宋体"/>
          <w:color w:val="000000" w:themeColor="text1"/>
          <w:sz w:val="21"/>
        </w:rPr>
        <w:t>岁就可以阅读为例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来论证阅读越早越好。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高贵与优雅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就是一个人在巨大的压力之下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仍然保持勇气和淡定。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文章从开启心智、成熟情商、解除困惑和享受生命四个方面来证明论点。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D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文章第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⑨⑩</w:t>
      </w:r>
      <w:r w:rsidRPr="00BC6EEA">
        <w:rPr>
          <w:rFonts w:ascii="宋体" w:eastAsia="宋体" w:hAnsi="宋体"/>
          <w:color w:val="000000" w:themeColor="text1"/>
          <w:sz w:val="21"/>
        </w:rPr>
        <w:t>段总结全文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再次明确阅读的目的。</w:t>
      </w:r>
      <w:r w:rsidRPr="00BC6EE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BC6EEA">
        <w:rPr>
          <w:rFonts w:ascii="宋体" w:eastAsia="宋体" w:hAnsi="宋体"/>
          <w:b/>
          <w:color w:val="000000" w:themeColor="text1"/>
          <w:sz w:val="21"/>
        </w:rPr>
        <w:t>综合性学习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12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大型文化情感类节目《朗读者》播出后好评不断。某班也开展与朗读有关的活动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请你参与并完成下列任务。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(1)</w:t>
      </w:r>
      <w:r w:rsidRPr="00BC6EEA">
        <w:rPr>
          <w:rFonts w:ascii="宋体" w:eastAsia="宋体" w:hAnsi="宋体"/>
          <w:color w:val="000000" w:themeColor="text1"/>
          <w:sz w:val="21"/>
        </w:rPr>
        <w:t>探究下面的材料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说说朗读有什么好处。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材料一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color w:val="000000" w:themeColor="text1"/>
          <w:sz w:val="21"/>
        </w:rPr>
        <w:t>美国著名亲子阅读专家吉姆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BC6EEA">
        <w:rPr>
          <w:rFonts w:ascii="宋体" w:eastAsia="宋体" w:hAnsi="宋体"/>
          <w:color w:val="000000" w:themeColor="text1"/>
          <w:sz w:val="21"/>
        </w:rPr>
        <w:t>崔利斯是两个孩子的父亲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他坚持为孩子们朗读。在他看来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朗读是最简单、最直接、最有效的情感交流方式。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材料二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color w:val="000000" w:themeColor="text1"/>
          <w:sz w:val="21"/>
        </w:rPr>
        <w:t>我们总是羡慕那些口若悬河即兴演讲的人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仰慕那些说话头头是道有条有理的人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喜欢那些文采飞扬出口成章的人。但是人的口才也不是天生的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它是练出来的。一个人口头说话的能力怎样训练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  <w:r w:rsidRPr="00BC6EEA">
        <w:rPr>
          <w:rFonts w:ascii="宋体" w:eastAsia="宋体" w:hAnsi="宋体"/>
          <w:color w:val="000000" w:themeColor="text1"/>
          <w:sz w:val="21"/>
        </w:rPr>
        <w:t>我觉得最直接的途径就是朗读。如果我们面对一篇现成的文字尚不能大声流利地读出来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难道还能指望即兴地说出流利的话吗</w:t>
      </w:r>
      <w:r w:rsidRPr="00BC6EEA">
        <w:rPr>
          <w:rFonts w:ascii="宋体" w:eastAsia="宋体" w:hAnsi="宋体"/>
          <w:color w:val="000000" w:themeColor="text1"/>
          <w:sz w:val="21"/>
        </w:rPr>
        <w:t>?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材料三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color w:val="000000" w:themeColor="text1"/>
          <w:sz w:val="21"/>
        </w:rPr>
        <w:t>我们大声朗读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品味诗词文章的语言美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领略诗词文章的节奏美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欣赏诗词文章的韵律美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领悟诗词文章的情感美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体会诗词文章的意境美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从而感受中国语言文字和语言艺术的魅力。</w:t>
      </w: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(2)</w:t>
      </w:r>
      <w:r w:rsidRPr="00BC6EEA">
        <w:rPr>
          <w:rFonts w:ascii="宋体" w:eastAsia="宋体" w:hAnsi="宋体"/>
          <w:color w:val="000000" w:themeColor="text1"/>
          <w:sz w:val="21"/>
        </w:rPr>
        <w:t>每一期《朗读者》都有一个关键词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例如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陪伴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BC6EEA">
        <w:rPr>
          <w:rFonts w:ascii="宋体" w:eastAsia="宋体" w:hAnsi="宋体"/>
          <w:color w:val="000000" w:themeColor="text1"/>
          <w:sz w:val="21"/>
        </w:rPr>
        <w:t>选择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BC6EEA">
        <w:rPr>
          <w:rFonts w:ascii="宋体" w:eastAsia="宋体" w:hAnsi="宋体"/>
          <w:color w:val="000000" w:themeColor="text1"/>
          <w:sz w:val="21"/>
        </w:rPr>
        <w:t>第一次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等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请你仿照示例也确定一个关键词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围绕这个关键词再从初中语文课本中选择一篇课文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并说说选择它的理由。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示例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关键词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</w:rPr>
        <w:t>母爱　课文题目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</w:rPr>
        <w:t>《金色花》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理由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母爱是世界上最伟大的情感之一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泰戈尔的《金色花》以诗一般的语言抒发了对母亲的眷恋和热爱之情。</w:t>
      </w: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(3)</w:t>
      </w:r>
      <w:r w:rsidRPr="00BC6EEA">
        <w:rPr>
          <w:rFonts w:ascii="宋体" w:eastAsia="宋体" w:hAnsi="宋体"/>
          <w:color w:val="000000" w:themeColor="text1"/>
          <w:sz w:val="21"/>
        </w:rPr>
        <w:t>《朗读者》邀请各个领域具有影响力的嘉宾朗读经典美文。对于嘉宾的朗读水平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网友们褒贬不一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请你跟帖发表自己的意见或建议。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网友跟帖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</w:rPr>
        <w:t>个别嘉宾读音不准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吐字不清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影响表达效果。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你的跟帖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770D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BC6EEA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13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(2017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BC6EEA">
        <w:rPr>
          <w:rFonts w:ascii="宋体" w:eastAsia="宋体" w:hAnsi="宋体"/>
          <w:color w:val="000000" w:themeColor="text1"/>
          <w:sz w:val="21"/>
        </w:rPr>
        <w:t>黑龙江齐齐哈尔中考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  <w:r w:rsidRPr="00BC6EEA">
        <w:rPr>
          <w:rFonts w:ascii="宋体" w:eastAsia="宋体" w:hAnsi="宋体"/>
          <w:color w:val="000000" w:themeColor="text1"/>
          <w:sz w:val="21"/>
        </w:rPr>
        <w:t>应用文修改。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下面的征稿启事在格式和内容方面各存在一处错误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请改正。</w:t>
      </w:r>
    </w:p>
    <w:p w:rsidR="00770DF9" w:rsidRPr="00BC6EEA" w:rsidRDefault="000508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征稿启事</w:t>
      </w:r>
    </w:p>
    <w:p w:rsidR="00770DF9" w:rsidRPr="00BC6EEA" w:rsidRDefault="0005087E" w:rsidP="00BC6E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为了响应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每天锻炼一小时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幸福生活一辈子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的号召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激发同学们的创作热情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我校文学社面向全体同学征集以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阳光运动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为话题的文章。文体不限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千字以内。请将稿件送至我校文学社编辑部。</w:t>
      </w:r>
    </w:p>
    <w:p w:rsidR="00770DF9" w:rsidRPr="00BC6EEA" w:rsidRDefault="0005087E" w:rsidP="00BC6E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此致</w:t>
      </w:r>
    </w:p>
    <w:p w:rsidR="00770DF9" w:rsidRPr="00BC6EEA" w:rsidRDefault="000508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敬礼</w:t>
      </w:r>
    </w:p>
    <w:p w:rsidR="00770DF9" w:rsidRPr="00BC6EEA" w:rsidRDefault="0005087E" w:rsidP="00BC6E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圆梦中学文学社编辑部</w:t>
      </w:r>
    </w:p>
    <w:p w:rsidR="00770DF9" w:rsidRPr="00BC6EEA" w:rsidRDefault="0005087E" w:rsidP="00BC6EE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2017</w:t>
      </w:r>
      <w:r w:rsidRPr="00BC6EEA">
        <w:rPr>
          <w:rFonts w:ascii="宋体" w:eastAsia="宋体" w:hAnsi="宋体"/>
          <w:color w:val="000000" w:themeColor="text1"/>
          <w:sz w:val="21"/>
        </w:rPr>
        <w:t>年</w:t>
      </w:r>
      <w:r w:rsidRPr="00BC6EEA">
        <w:rPr>
          <w:rFonts w:ascii="宋体" w:eastAsia="宋体" w:hAnsi="宋体"/>
          <w:color w:val="000000" w:themeColor="text1"/>
          <w:sz w:val="21"/>
        </w:rPr>
        <w:t>5</w:t>
      </w:r>
      <w:r w:rsidRPr="00BC6EEA">
        <w:rPr>
          <w:rFonts w:ascii="宋体" w:eastAsia="宋体" w:hAnsi="宋体"/>
          <w:color w:val="000000" w:themeColor="text1"/>
          <w:sz w:val="21"/>
        </w:rPr>
        <w:t>月</w:t>
      </w:r>
      <w:r w:rsidRPr="00BC6EEA">
        <w:rPr>
          <w:rFonts w:ascii="宋体" w:eastAsia="宋体" w:hAnsi="宋体"/>
          <w:color w:val="000000" w:themeColor="text1"/>
          <w:sz w:val="21"/>
        </w:rPr>
        <w:t>10</w:t>
      </w:r>
      <w:r w:rsidRPr="00BC6EEA">
        <w:rPr>
          <w:rFonts w:ascii="宋体" w:eastAsia="宋体" w:hAnsi="宋体"/>
          <w:color w:val="000000" w:themeColor="text1"/>
          <w:sz w:val="21"/>
        </w:rPr>
        <w:t>日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(1)</w:t>
      </w:r>
      <w:r w:rsidRPr="00BC6EEA">
        <w:rPr>
          <w:rFonts w:ascii="宋体" w:eastAsia="宋体" w:hAnsi="宋体"/>
          <w:color w:val="000000" w:themeColor="text1"/>
          <w:sz w:val="21"/>
        </w:rPr>
        <w:t>格式方面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770DF9" w:rsidRPr="00BC6EEA" w:rsidRDefault="0005087E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(2)</w:t>
      </w:r>
      <w:r w:rsidRPr="00BC6EEA">
        <w:rPr>
          <w:rFonts w:ascii="宋体" w:eastAsia="宋体" w:hAnsi="宋体"/>
          <w:color w:val="000000" w:themeColor="text1"/>
          <w:sz w:val="21"/>
        </w:rPr>
        <w:t>内容方面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770DF9" w:rsidRPr="00BC6EEA" w:rsidRDefault="0005087E">
      <w:pPr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color w:val="000000" w:themeColor="text1"/>
          <w:sz w:val="21"/>
        </w:rPr>
        <w:t>解析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 </w:t>
      </w: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/>
          <w:color w:val="000000" w:themeColor="text1"/>
          <w:sz w:val="21"/>
        </w:rPr>
        <w:t>项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觑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应读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qù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2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color w:val="000000" w:themeColor="text1"/>
          <w:sz w:val="21"/>
        </w:rPr>
        <w:t>解析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 </w:t>
      </w: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/>
          <w:color w:val="000000" w:themeColor="text1"/>
          <w:sz w:val="21"/>
        </w:rPr>
        <w:t>项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决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应为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诀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3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color w:val="000000" w:themeColor="text1"/>
          <w:sz w:val="21"/>
        </w:rPr>
        <w:t>解析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 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自惭形秽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原指因自己的容貌举止不如别人而感到惭愧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后来泛指自愧不如别人。用在此句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语意重复。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4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B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5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BC6EEA">
        <w:rPr>
          <w:rFonts w:ascii="宋体" w:eastAsia="宋体" w:hAnsi="宋体"/>
          <w:color w:val="000000" w:themeColor="text1"/>
          <w:sz w:val="21"/>
        </w:rPr>
        <w:t>A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BC6EEA">
        <w:rPr>
          <w:rFonts w:ascii="宋体" w:eastAsia="宋体" w:hAnsi="宋体"/>
          <w:color w:val="000000" w:themeColor="text1"/>
          <w:sz w:val="21"/>
        </w:rPr>
        <w:t>A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6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引出本文要论说的话题。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7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不能。因为第一间小屋里还要用来盛恨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包括对丑恶的仇恨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对污浊的厌烦等</w:t>
      </w:r>
      <w:r w:rsidRPr="00BC6EEA">
        <w:rPr>
          <w:rFonts w:ascii="宋体" w:eastAsia="宋体" w:hAnsi="宋体"/>
          <w:color w:val="000000" w:themeColor="text1"/>
          <w:sz w:val="21"/>
        </w:rPr>
        <w:t>;</w:t>
      </w:r>
      <w:r w:rsidRPr="00BC6EEA">
        <w:rPr>
          <w:rFonts w:ascii="宋体" w:eastAsia="宋体" w:hAnsi="宋体"/>
          <w:color w:val="000000" w:themeColor="text1"/>
          <w:sz w:val="21"/>
        </w:rPr>
        <w:t>但只有爱比恨多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我们的小屋才光明温暖。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8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事业对人的精神具有十分重大的濡养或腐蚀作用。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9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B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b/>
          <w:color w:val="000000" w:themeColor="text1"/>
          <w:sz w:val="21"/>
        </w:rPr>
        <w:t>10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C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　</w:t>
      </w:r>
      <w:r w:rsidRPr="00BC6EEA">
        <w:rPr>
          <w:rFonts w:ascii="宋体" w:eastAsia="宋体" w:hAnsi="宋体"/>
          <w:b/>
          <w:color w:val="000000" w:themeColor="text1"/>
          <w:sz w:val="21"/>
        </w:rPr>
        <w:t>11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A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12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(1)</w:t>
      </w:r>
      <w:r w:rsidRPr="00BC6EEA">
        <w:rPr>
          <w:rFonts w:ascii="宋体" w:eastAsia="宋体" w:hAnsi="宋体"/>
          <w:color w:val="000000" w:themeColor="text1"/>
          <w:sz w:val="21"/>
        </w:rPr>
        <w:t>朗读是最简单、最直接、最有效的情感交流方式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朗读能锻炼口才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朗读能感受中国语言文字和语言艺术的魅力。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lastRenderedPageBreak/>
        <w:t>(2)</w:t>
      </w:r>
      <w:r w:rsidRPr="00BC6EEA">
        <w:rPr>
          <w:rFonts w:ascii="宋体" w:eastAsia="宋体" w:hAnsi="宋体"/>
          <w:color w:val="000000" w:themeColor="text1"/>
          <w:sz w:val="21"/>
        </w:rPr>
        <w:t>略</w:t>
      </w:r>
      <w:r w:rsidRPr="00BC6EEA">
        <w:rPr>
          <w:rFonts w:ascii="宋体" w:eastAsia="宋体" w:hAnsi="宋体"/>
          <w:color w:val="000000" w:themeColor="text1"/>
          <w:sz w:val="21"/>
        </w:rPr>
        <w:t>(</w:t>
      </w:r>
      <w:r w:rsidRPr="00BC6EEA">
        <w:rPr>
          <w:rFonts w:ascii="宋体" w:eastAsia="宋体" w:hAnsi="宋体"/>
          <w:color w:val="000000" w:themeColor="text1"/>
          <w:sz w:val="21"/>
        </w:rPr>
        <w:t>所选课文能支撑关键词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理由充分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语句通顺即可</w:t>
      </w:r>
      <w:r w:rsidRPr="00BC6EEA">
        <w:rPr>
          <w:rFonts w:ascii="宋体" w:eastAsia="宋体" w:hAnsi="宋体"/>
          <w:color w:val="000000" w:themeColor="text1"/>
          <w:sz w:val="21"/>
        </w:rPr>
        <w:t>)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(3)</w:t>
      </w:r>
      <w:r w:rsidRPr="00BC6EEA">
        <w:rPr>
          <w:rFonts w:ascii="宋体" w:eastAsia="宋体" w:hAnsi="宋体"/>
          <w:color w:val="000000" w:themeColor="text1"/>
          <w:sz w:val="21"/>
        </w:rPr>
        <w:t>示例</w:t>
      </w:r>
      <w:r w:rsidRPr="00BC6EEA">
        <w:rPr>
          <w:rFonts w:ascii="宋体" w:eastAsia="宋体" w:hAnsi="宋体"/>
          <w:color w:val="000000" w:themeColor="text1"/>
          <w:sz w:val="21"/>
        </w:rPr>
        <w:t xml:space="preserve"> </w:t>
      </w:r>
      <w:r w:rsidRPr="00BC6EEA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BC6EEA">
        <w:rPr>
          <w:rFonts w:ascii="宋体" w:eastAsia="宋体" w:hAnsi="宋体"/>
          <w:color w:val="000000" w:themeColor="text1"/>
          <w:sz w:val="21"/>
        </w:rPr>
        <w:t>我认为不必苛求于此。并不是所有的嘉宾都是播音员或者受过这方面的专业训练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一篇文章最能打动听众的是真挚的情感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如果朗读者深情的演绎感染了我们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使我们产生了共鸣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我觉得读音不准、吐字不清都可以忽略不计。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BC6EEA">
        <w:rPr>
          <w:rFonts w:ascii="宋体" w:eastAsia="宋体" w:hAnsi="宋体"/>
          <w:color w:val="000000" w:themeColor="text1"/>
          <w:sz w:val="21"/>
        </w:rPr>
        <w:t>我认为嘉宾应该用标准的普通话来朗读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既能体现文章的美感</w:t>
      </w:r>
      <w:r w:rsidRPr="00BC6EEA">
        <w:rPr>
          <w:rFonts w:ascii="宋体" w:eastAsia="宋体" w:hAnsi="宋体"/>
          <w:color w:val="000000" w:themeColor="text1"/>
          <w:sz w:val="21"/>
        </w:rPr>
        <w:t>,</w:t>
      </w:r>
      <w:r w:rsidRPr="00BC6EEA">
        <w:rPr>
          <w:rFonts w:ascii="宋体" w:eastAsia="宋体" w:hAnsi="宋体"/>
          <w:color w:val="000000" w:themeColor="text1"/>
          <w:sz w:val="21"/>
        </w:rPr>
        <w:t>还能推广普通话。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b/>
          <w:color w:val="000000" w:themeColor="text1"/>
          <w:sz w:val="21"/>
        </w:rPr>
        <w:t>13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.</w:t>
      </w:r>
      <w:r w:rsidRPr="00BC6EEA">
        <w:rPr>
          <w:rFonts w:ascii="宋体" w:eastAsia="宋体" w:hAnsi="宋体"/>
          <w:color w:val="000000" w:themeColor="text1"/>
          <w:sz w:val="21"/>
        </w:rPr>
        <w:t>(1)</w:t>
      </w:r>
      <w:r w:rsidRPr="00BC6EEA">
        <w:rPr>
          <w:rFonts w:ascii="宋体" w:eastAsia="宋体" w:hAnsi="宋体"/>
          <w:color w:val="000000" w:themeColor="text1"/>
          <w:sz w:val="21"/>
        </w:rPr>
        <w:t>格式方面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</w:rPr>
        <w:t>删去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BC6EEA">
        <w:rPr>
          <w:rFonts w:ascii="宋体" w:eastAsia="宋体" w:hAnsi="宋体"/>
          <w:color w:val="000000" w:themeColor="text1"/>
          <w:sz w:val="21"/>
        </w:rPr>
        <w:t>此致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BC6EEA">
        <w:rPr>
          <w:rFonts w:ascii="宋体" w:eastAsia="宋体" w:hAnsi="宋体"/>
          <w:color w:val="000000" w:themeColor="text1"/>
          <w:sz w:val="21"/>
        </w:rPr>
        <w:t>敬礼</w:t>
      </w:r>
      <w:r w:rsidRPr="00BC6EEA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BC6EEA">
        <w:rPr>
          <w:rFonts w:ascii="宋体" w:eastAsia="宋体" w:hAnsi="宋体"/>
          <w:color w:val="000000" w:themeColor="text1"/>
          <w:sz w:val="21"/>
        </w:rPr>
        <w:t>。</w:t>
      </w:r>
    </w:p>
    <w:p w:rsidR="00770DF9" w:rsidRPr="00BC6EEA" w:rsidRDefault="0005087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BC6EEA">
        <w:rPr>
          <w:rFonts w:ascii="宋体" w:eastAsia="宋体" w:hAnsi="宋体"/>
          <w:color w:val="000000" w:themeColor="text1"/>
          <w:sz w:val="21"/>
        </w:rPr>
        <w:t>(2)</w:t>
      </w:r>
      <w:r w:rsidRPr="00BC6EEA">
        <w:rPr>
          <w:rFonts w:ascii="宋体" w:eastAsia="宋体" w:hAnsi="宋体"/>
          <w:color w:val="000000" w:themeColor="text1"/>
          <w:sz w:val="21"/>
        </w:rPr>
        <w:t>内容方面</w:t>
      </w:r>
      <w:r w:rsidRPr="00BC6EEA">
        <w:rPr>
          <w:rFonts w:ascii="宋体" w:eastAsia="宋体" w:hAnsi="宋体"/>
          <w:color w:val="000000" w:themeColor="text1"/>
          <w:sz w:val="21"/>
        </w:rPr>
        <w:t>:</w:t>
      </w:r>
      <w:r w:rsidRPr="00BC6EEA">
        <w:rPr>
          <w:rFonts w:ascii="宋体" w:eastAsia="宋体" w:hAnsi="宋体"/>
          <w:color w:val="000000" w:themeColor="text1"/>
          <w:sz w:val="21"/>
        </w:rPr>
        <w:t>应写明截稿日期</w:t>
      </w:r>
      <w:bookmarkStart w:id="0" w:name="_GoBack"/>
      <w:bookmarkEnd w:id="0"/>
      <w:r w:rsidRPr="00BC6EEA">
        <w:rPr>
          <w:rFonts w:ascii="宋体" w:eastAsia="宋体" w:hAnsi="宋体"/>
          <w:color w:val="000000" w:themeColor="text1"/>
          <w:sz w:val="21"/>
        </w:rPr>
        <w:t>。</w:t>
      </w:r>
    </w:p>
    <w:p w:rsidR="00770DF9" w:rsidRPr="00BC6EEA" w:rsidRDefault="00770DF9">
      <w:pPr>
        <w:rPr>
          <w:rFonts w:ascii="宋体" w:eastAsia="宋体" w:hAnsi="宋体"/>
          <w:color w:val="000000" w:themeColor="text1"/>
          <w:sz w:val="21"/>
        </w:rPr>
      </w:pPr>
    </w:p>
    <w:sectPr w:rsidR="00770DF9" w:rsidRPr="00BC6EEA" w:rsidSect="00770D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87E" w:rsidRDefault="0005087E" w:rsidP="00BC6EEA">
      <w:pPr>
        <w:spacing w:line="240" w:lineRule="auto"/>
      </w:pPr>
      <w:r>
        <w:separator/>
      </w:r>
    </w:p>
  </w:endnote>
  <w:endnote w:type="continuationSeparator" w:id="1">
    <w:p w:rsidR="0005087E" w:rsidRDefault="0005087E" w:rsidP="00BC6E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A" w:rsidRDefault="00BC6EE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A" w:rsidRPr="00BC6EEA" w:rsidRDefault="00BC6EEA" w:rsidP="00BC6EEA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A" w:rsidRDefault="00BC6EE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87E" w:rsidRDefault="0005087E" w:rsidP="00BC6EEA">
      <w:pPr>
        <w:spacing w:line="240" w:lineRule="auto"/>
      </w:pPr>
      <w:r>
        <w:separator/>
      </w:r>
    </w:p>
  </w:footnote>
  <w:footnote w:type="continuationSeparator" w:id="1">
    <w:p w:rsidR="0005087E" w:rsidRDefault="0005087E" w:rsidP="00BC6E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A" w:rsidRDefault="00BC6EEA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A" w:rsidRDefault="00BC6EEA" w:rsidP="00BC6EEA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EA" w:rsidRDefault="00BC6EEA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A4F9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5087E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460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A4F92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0DF9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C6EEA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7543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770DF9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770DF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770DF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770DF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770DF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70DF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770DF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770DF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770DF9"/>
    <w:pPr>
      <w:spacing w:after="180"/>
    </w:pPr>
  </w:style>
  <w:style w:type="paragraph" w:styleId="2">
    <w:name w:val="List Bullet 2"/>
    <w:basedOn w:val="a0"/>
    <w:uiPriority w:val="99"/>
    <w:qFormat/>
    <w:rsid w:val="00770DF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770DF9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770DF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770DF9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770DF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770DF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770DF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770DF9"/>
    <w:rPr>
      <w:b/>
      <w:bCs/>
    </w:rPr>
  </w:style>
  <w:style w:type="character" w:styleId="ab">
    <w:name w:val="page number"/>
    <w:basedOn w:val="a1"/>
    <w:qFormat/>
    <w:rsid w:val="00770DF9"/>
  </w:style>
  <w:style w:type="character" w:styleId="ac">
    <w:name w:val="Emphasis"/>
    <w:uiPriority w:val="20"/>
    <w:qFormat/>
    <w:rsid w:val="00770DF9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770DF9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770DF9"/>
    <w:rPr>
      <w:vertAlign w:val="superscript"/>
    </w:rPr>
  </w:style>
  <w:style w:type="table" w:styleId="af">
    <w:name w:val="Table Grid"/>
    <w:basedOn w:val="a2"/>
    <w:uiPriority w:val="59"/>
    <w:qFormat/>
    <w:rsid w:val="00770DF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770DF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770DF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770D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770DF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770DF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770DF9"/>
  </w:style>
  <w:style w:type="paragraph" w:styleId="af0">
    <w:name w:val="Quote"/>
    <w:basedOn w:val="a0"/>
    <w:next w:val="a0"/>
    <w:link w:val="Char4"/>
    <w:uiPriority w:val="29"/>
    <w:qFormat/>
    <w:rsid w:val="00770DF9"/>
    <w:rPr>
      <w:i/>
    </w:rPr>
  </w:style>
  <w:style w:type="character" w:customStyle="1" w:styleId="Char4">
    <w:name w:val="引用 Char"/>
    <w:link w:val="af0"/>
    <w:uiPriority w:val="29"/>
    <w:qFormat/>
    <w:rsid w:val="00770DF9"/>
    <w:rPr>
      <w:i/>
      <w:sz w:val="24"/>
      <w:szCs w:val="24"/>
    </w:rPr>
  </w:style>
  <w:style w:type="character" w:customStyle="1" w:styleId="4Char">
    <w:name w:val="标题 4 Char"/>
    <w:link w:val="40"/>
    <w:semiHidden/>
    <w:rsid w:val="00770DF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770DF9"/>
    <w:rPr>
      <w:lang w:val="en-US"/>
    </w:rPr>
  </w:style>
  <w:style w:type="paragraph" w:customStyle="1" w:styleId="Char30">
    <w:name w:val="Char3"/>
    <w:basedOn w:val="a0"/>
    <w:qFormat/>
    <w:rsid w:val="00770DF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70DF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770DF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770DF9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rsid w:val="00770DF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770DF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770DF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770DF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770DF9"/>
    <w:rPr>
      <w:sz w:val="18"/>
      <w:szCs w:val="18"/>
    </w:rPr>
  </w:style>
  <w:style w:type="character" w:customStyle="1" w:styleId="Char10">
    <w:name w:val="脚注文本 Char1"/>
    <w:basedOn w:val="a1"/>
    <w:qFormat/>
    <w:rsid w:val="00770DF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770DF9"/>
    <w:pPr>
      <w:outlineLvl w:val="1"/>
    </w:pPr>
  </w:style>
  <w:style w:type="paragraph" w:customStyle="1" w:styleId="af3">
    <w:name w:val="二级章节"/>
    <w:basedOn w:val="a0"/>
    <w:qFormat/>
    <w:rsid w:val="00770DF9"/>
    <w:pPr>
      <w:outlineLvl w:val="2"/>
    </w:pPr>
  </w:style>
  <w:style w:type="paragraph" w:styleId="af4">
    <w:name w:val="header"/>
    <w:basedOn w:val="a0"/>
    <w:rsid w:val="00770DF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BC6EEA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BC6EEA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8D35EC4-8135-4281-A584-4E795295BF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6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2018-12-07T02:32:00Z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