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CA4" w:rsidRPr="00D73E42" w:rsidRDefault="00EE5936" w:rsidP="00D73E42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D73E42">
        <w:rPr>
          <w:rFonts w:ascii="宋体" w:eastAsia="宋体" w:hAnsi="宋体"/>
          <w:b/>
          <w:color w:val="FF0000"/>
          <w:sz w:val="28"/>
        </w:rPr>
        <w:t>第二单元测评</w:t>
      </w:r>
    </w:p>
    <w:p w:rsidR="00242CA4" w:rsidRPr="00D73E42" w:rsidRDefault="00EE5936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时间</w:t>
      </w:r>
      <w:r w:rsidRPr="00D73E42">
        <w:rPr>
          <w:rFonts w:ascii="宋体" w:eastAsia="宋体" w:hAnsi="宋体"/>
          <w:color w:val="000000" w:themeColor="text1"/>
        </w:rPr>
        <w:t>:90</w:t>
      </w:r>
      <w:r w:rsidRPr="00D73E42">
        <w:rPr>
          <w:rFonts w:ascii="宋体" w:eastAsia="宋体" w:hAnsi="宋体"/>
          <w:color w:val="000000" w:themeColor="text1"/>
        </w:rPr>
        <w:t>分钟</w:t>
      </w:r>
      <w:r w:rsidRPr="00D73E42">
        <w:rPr>
          <w:rFonts w:ascii="宋体" w:eastAsia="宋体" w:hAnsi="宋体"/>
          <w:color w:val="000000" w:themeColor="text1"/>
        </w:rPr>
        <w:t xml:space="preserve">　</w:t>
      </w:r>
      <w:r w:rsidRPr="00D73E42">
        <w:rPr>
          <w:rFonts w:ascii="宋体" w:eastAsia="宋体" w:hAnsi="宋体"/>
          <w:color w:val="000000" w:themeColor="text1"/>
        </w:rPr>
        <w:t>满分</w:t>
      </w:r>
      <w:r w:rsidRPr="00D73E42">
        <w:rPr>
          <w:rFonts w:ascii="宋体" w:eastAsia="宋体" w:hAnsi="宋体"/>
          <w:color w:val="000000" w:themeColor="text1"/>
        </w:rPr>
        <w:t>:120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一、积累与运用</w:t>
      </w:r>
      <w:r w:rsidRPr="00D73E42">
        <w:rPr>
          <w:rFonts w:ascii="宋体" w:eastAsia="宋体" w:hAnsi="宋体"/>
          <w:color w:val="000000" w:themeColor="text1"/>
        </w:rPr>
        <w:t>(23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下列词语中加点字的注音完全正确的一项是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 xml:space="preserve">　　</w:t>
      </w:r>
      <w:r w:rsidRPr="00D73E42">
        <w:rPr>
          <w:rFonts w:ascii="宋体" w:eastAsia="宋体" w:hAnsi="宋体"/>
          <w:color w:val="000000" w:themeColor="text1"/>
        </w:rPr>
        <w:t>)(3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  <w:em w:val="dot"/>
        </w:rPr>
        <w:t>瞥</w:t>
      </w:r>
      <w:r w:rsidRPr="00D73E42">
        <w:rPr>
          <w:rFonts w:ascii="宋体" w:eastAsia="宋体" w:hAnsi="宋体"/>
          <w:color w:val="000000" w:themeColor="text1"/>
        </w:rPr>
        <w:t>见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piē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 xml:space="preserve">　　　　　</w:t>
      </w:r>
      <w:r w:rsidRPr="00D73E42">
        <w:rPr>
          <w:rFonts w:ascii="宋体" w:eastAsia="宋体" w:hAnsi="宋体"/>
          <w:color w:val="000000" w:themeColor="text1"/>
        </w:rPr>
        <w:t>感</w:t>
      </w:r>
      <w:r w:rsidRPr="00D73E42">
        <w:rPr>
          <w:rFonts w:ascii="宋体" w:eastAsia="宋体" w:hAnsi="宋体"/>
          <w:color w:val="000000" w:themeColor="text1"/>
          <w:em w:val="dot"/>
        </w:rPr>
        <w:t>慨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kǎi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 xml:space="preserve">　　　　　</w:t>
      </w:r>
      <w:r w:rsidRPr="00D73E42">
        <w:rPr>
          <w:rFonts w:ascii="宋体" w:eastAsia="宋体" w:hAnsi="宋体"/>
          <w:color w:val="000000" w:themeColor="text1"/>
          <w:em w:val="dot"/>
        </w:rPr>
        <w:t>亵</w:t>
      </w:r>
      <w:r w:rsidRPr="00D73E42">
        <w:rPr>
          <w:rFonts w:ascii="宋体" w:eastAsia="宋体" w:hAnsi="宋体"/>
          <w:color w:val="000000" w:themeColor="text1"/>
        </w:rPr>
        <w:t>渎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xiè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 xml:space="preserve">　　　　　</w:t>
      </w:r>
      <w:r w:rsidRPr="00D73E42">
        <w:rPr>
          <w:rFonts w:ascii="宋体" w:eastAsia="宋体" w:hAnsi="宋体"/>
          <w:color w:val="000000" w:themeColor="text1"/>
          <w:em w:val="dot"/>
        </w:rPr>
        <w:t>间</w:t>
      </w:r>
      <w:r w:rsidRPr="00D73E42">
        <w:rPr>
          <w:rFonts w:ascii="宋体" w:eastAsia="宋体" w:hAnsi="宋体"/>
          <w:color w:val="000000" w:themeColor="text1"/>
        </w:rPr>
        <w:t>不容发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jiàn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  <w:em w:val="dot"/>
        </w:rPr>
        <w:t>劫</w:t>
      </w:r>
      <w:r w:rsidRPr="00D73E42">
        <w:rPr>
          <w:rFonts w:ascii="宋体" w:eastAsia="宋体" w:hAnsi="宋体"/>
          <w:color w:val="000000" w:themeColor="text1"/>
        </w:rPr>
        <w:t>掠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jié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  <w:em w:val="dot"/>
        </w:rPr>
        <w:t>琉</w:t>
      </w:r>
      <w:r w:rsidRPr="00D73E42">
        <w:rPr>
          <w:rFonts w:ascii="宋体" w:eastAsia="宋体" w:hAnsi="宋体"/>
          <w:color w:val="000000" w:themeColor="text1"/>
        </w:rPr>
        <w:t>璃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liú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  <w:em w:val="dot"/>
        </w:rPr>
        <w:t>汲</w:t>
      </w:r>
      <w:r w:rsidRPr="00D73E42">
        <w:rPr>
          <w:rFonts w:ascii="宋体" w:eastAsia="宋体" w:hAnsi="宋体"/>
          <w:color w:val="000000" w:themeColor="text1"/>
        </w:rPr>
        <w:t>取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jí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  <w:em w:val="dot"/>
        </w:rPr>
        <w:t>恪</w:t>
      </w:r>
      <w:r w:rsidRPr="00D73E42">
        <w:rPr>
          <w:rFonts w:ascii="宋体" w:eastAsia="宋体" w:hAnsi="宋体"/>
          <w:color w:val="000000" w:themeColor="text1"/>
        </w:rPr>
        <w:t>尽职守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kè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C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旁</w:t>
      </w:r>
      <w:r w:rsidRPr="00D73E42">
        <w:rPr>
          <w:rFonts w:ascii="宋体" w:eastAsia="宋体" w:hAnsi="宋体"/>
          <w:color w:val="000000" w:themeColor="text1"/>
          <w:em w:val="dot"/>
        </w:rPr>
        <w:t>骛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wù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强</w:t>
      </w:r>
      <w:r w:rsidRPr="00D73E42">
        <w:rPr>
          <w:rFonts w:ascii="宋体" w:eastAsia="宋体" w:hAnsi="宋体"/>
          <w:color w:val="000000" w:themeColor="text1"/>
          <w:em w:val="dot"/>
        </w:rPr>
        <w:t>聒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guō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摇</w:t>
      </w:r>
      <w:r w:rsidRPr="00D73E42">
        <w:rPr>
          <w:rFonts w:ascii="宋体" w:eastAsia="宋体" w:hAnsi="宋体"/>
          <w:color w:val="000000" w:themeColor="text1"/>
          <w:em w:val="dot"/>
        </w:rPr>
        <w:t>曳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yè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随声附</w:t>
      </w:r>
      <w:r w:rsidRPr="00D73E42">
        <w:rPr>
          <w:rFonts w:ascii="宋体" w:eastAsia="宋体" w:hAnsi="宋体"/>
          <w:color w:val="000000" w:themeColor="text1"/>
          <w:em w:val="dot"/>
        </w:rPr>
        <w:t>和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hé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D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  <w:em w:val="dot"/>
        </w:rPr>
        <w:t>踌</w:t>
      </w:r>
      <w:r w:rsidRPr="00D73E42">
        <w:rPr>
          <w:rFonts w:ascii="宋体" w:eastAsia="宋体" w:hAnsi="宋体"/>
          <w:color w:val="000000" w:themeColor="text1"/>
        </w:rPr>
        <w:t>躇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chóu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造</w:t>
      </w:r>
      <w:r w:rsidRPr="00D73E42">
        <w:rPr>
          <w:rFonts w:ascii="宋体" w:eastAsia="宋体" w:hAnsi="宋体"/>
          <w:color w:val="000000" w:themeColor="text1"/>
          <w:em w:val="dot"/>
        </w:rPr>
        <w:t>诣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zhǐ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惊</w:t>
      </w:r>
      <w:r w:rsidRPr="00D73E42">
        <w:rPr>
          <w:rFonts w:ascii="宋体" w:eastAsia="宋体" w:hAnsi="宋体"/>
          <w:color w:val="000000" w:themeColor="text1"/>
          <w:em w:val="dot"/>
        </w:rPr>
        <w:t>骇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hài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敬业</w:t>
      </w:r>
      <w:r w:rsidRPr="00D73E42">
        <w:rPr>
          <w:rFonts w:ascii="宋体" w:eastAsia="宋体" w:hAnsi="宋体"/>
          <w:color w:val="000000" w:themeColor="text1"/>
          <w:em w:val="dot"/>
        </w:rPr>
        <w:t>乐</w:t>
      </w:r>
      <w:r w:rsidRPr="00D73E42">
        <w:rPr>
          <w:rFonts w:ascii="宋体" w:eastAsia="宋体" w:hAnsi="宋体"/>
          <w:color w:val="000000" w:themeColor="text1"/>
        </w:rPr>
        <w:t>群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lè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2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下列词语中没有错别字的一项是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 xml:space="preserve">　　</w:t>
      </w:r>
      <w:r w:rsidRPr="00D73E42">
        <w:rPr>
          <w:rFonts w:ascii="宋体" w:eastAsia="宋体" w:hAnsi="宋体"/>
          <w:color w:val="000000" w:themeColor="text1"/>
        </w:rPr>
        <w:t>)(3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粗犷　　　　家具城　　　　彬彬有理　　　　荡然无存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脉搏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名信片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再接再厉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脱颖而出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C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箱箧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口头禅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随机迎变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一意孤行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D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追溯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座右铭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断章取义</w:t>
      </w: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言行相顾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3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下列句子中加点成语使用恰当的一项是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 xml:space="preserve">　　</w:t>
      </w:r>
      <w:r w:rsidRPr="00D73E42">
        <w:rPr>
          <w:rFonts w:ascii="宋体" w:eastAsia="宋体" w:hAnsi="宋体"/>
          <w:color w:val="000000" w:themeColor="text1"/>
        </w:rPr>
        <w:t>)(3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中考临近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室友们都在认真复习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丁刚却</w:t>
      </w:r>
      <w:r w:rsidRPr="00D73E42">
        <w:rPr>
          <w:rFonts w:ascii="宋体" w:eastAsia="宋体" w:hAnsi="宋体"/>
          <w:color w:val="000000" w:themeColor="text1"/>
          <w:em w:val="dot"/>
        </w:rPr>
        <w:t>苦心孤诣</w:t>
      </w:r>
      <w:r w:rsidRPr="00D73E42">
        <w:rPr>
          <w:rFonts w:ascii="宋体" w:eastAsia="宋体" w:hAnsi="宋体"/>
          <w:color w:val="000000" w:themeColor="text1"/>
        </w:rPr>
        <w:t>地沉迷游戏。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这道数学题很难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在老师的反复讲解下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同学们终于</w:t>
      </w:r>
      <w:r w:rsidRPr="00D73E42">
        <w:rPr>
          <w:rFonts w:ascii="宋体" w:eastAsia="宋体" w:hAnsi="宋体"/>
          <w:color w:val="000000" w:themeColor="text1"/>
          <w:em w:val="dot"/>
        </w:rPr>
        <w:t>大彻大悟</w:t>
      </w:r>
      <w:r w:rsidRPr="00D73E42">
        <w:rPr>
          <w:rFonts w:ascii="宋体" w:eastAsia="宋体" w:hAnsi="宋体"/>
          <w:color w:val="000000" w:themeColor="text1"/>
        </w:rPr>
        <w:t>了。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C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她性格孤僻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常常</w:t>
      </w:r>
      <w:r w:rsidRPr="00D73E42">
        <w:rPr>
          <w:rFonts w:ascii="宋体" w:eastAsia="宋体" w:hAnsi="宋体"/>
          <w:color w:val="000000" w:themeColor="text1"/>
          <w:em w:val="dot"/>
        </w:rPr>
        <w:t>妄自菲薄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大家都认为她是一个自负的人。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D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色彩晶莹的琉璃珠子散得到处都是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在日光下折射出炫目的霞光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令人</w:t>
      </w:r>
      <w:r w:rsidRPr="00D73E42">
        <w:rPr>
          <w:rFonts w:ascii="宋体" w:eastAsia="宋体" w:hAnsi="宋体"/>
          <w:color w:val="000000" w:themeColor="text1"/>
          <w:em w:val="dot"/>
        </w:rPr>
        <w:t>眼花缭乱</w:t>
      </w:r>
      <w:r w:rsidRPr="00D73E42">
        <w:rPr>
          <w:rFonts w:ascii="宋体" w:eastAsia="宋体" w:hAnsi="宋体"/>
          <w:color w:val="000000" w:themeColor="text1"/>
        </w:rPr>
        <w:t>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4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下列句子中没有语病的一项是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 xml:space="preserve">　　</w:t>
      </w:r>
      <w:r w:rsidRPr="00D73E42">
        <w:rPr>
          <w:rFonts w:ascii="宋体" w:eastAsia="宋体" w:hAnsi="宋体"/>
          <w:color w:val="000000" w:themeColor="text1"/>
        </w:rPr>
        <w:t>)(3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由于进攻技术单一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使球队面对强敌束手无策。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81</w:t>
      </w:r>
      <w:r w:rsidRPr="00D73E42">
        <w:rPr>
          <w:rFonts w:ascii="宋体" w:eastAsia="宋体" w:hAnsi="宋体"/>
          <w:color w:val="000000" w:themeColor="text1"/>
        </w:rPr>
        <w:t>岁的胡院士在摘得山东科技最高奖后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殷殷嘱咐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科技创新还要靠年轻人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C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看到满山青翠的草木和悦耳的鸟鸣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他顿时感到身心舒畅。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D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5</w:t>
      </w:r>
      <w:r w:rsidRPr="00D73E42">
        <w:rPr>
          <w:rFonts w:ascii="宋体" w:eastAsia="宋体" w:hAnsi="宋体"/>
          <w:color w:val="000000" w:themeColor="text1"/>
        </w:rPr>
        <w:t>月</w:t>
      </w:r>
      <w:r w:rsidRPr="00D73E42">
        <w:rPr>
          <w:rFonts w:ascii="宋体" w:eastAsia="宋体" w:hAnsi="宋体"/>
          <w:color w:val="000000" w:themeColor="text1"/>
        </w:rPr>
        <w:t>24</w:t>
      </w:r>
      <w:r w:rsidRPr="00D73E42">
        <w:rPr>
          <w:rFonts w:ascii="宋体" w:eastAsia="宋体" w:hAnsi="宋体"/>
          <w:color w:val="000000" w:themeColor="text1"/>
        </w:rPr>
        <w:t>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大约有</w:t>
      </w:r>
      <w:r w:rsidRPr="00D73E42">
        <w:rPr>
          <w:rFonts w:ascii="宋体" w:eastAsia="宋体" w:hAnsi="宋体"/>
          <w:color w:val="000000" w:themeColor="text1"/>
        </w:rPr>
        <w:t>260</w:t>
      </w:r>
      <w:r w:rsidRPr="00D73E42">
        <w:rPr>
          <w:rFonts w:ascii="宋体" w:eastAsia="宋体" w:hAnsi="宋体"/>
          <w:color w:val="000000" w:themeColor="text1"/>
        </w:rPr>
        <w:t>多名干部职工在现场聆听了道德模范们的报告。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5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将下面的语段补充完整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排序最恰当的一项是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 xml:space="preserve">　　</w:t>
      </w:r>
      <w:r w:rsidRPr="00D73E42">
        <w:rPr>
          <w:rFonts w:ascii="宋体" w:eastAsia="宋体" w:hAnsi="宋体"/>
          <w:color w:val="000000" w:themeColor="text1"/>
        </w:rPr>
        <w:t>)(3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你的话语应该是一缕饱含早春气息的柔风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你的表白应该是田野爆裂的豆荚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你的辩答应该是凭借原则的盾牌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你的呐喊应该是仰</w:t>
      </w:r>
      <w:r w:rsidRPr="00D73E42">
        <w:rPr>
          <w:rFonts w:ascii="宋体" w:eastAsia="宋体" w:hAnsi="宋体"/>
          <w:color w:val="000000" w:themeColor="text1"/>
        </w:rPr>
        <w:t>仗正义的力量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D73E42">
        <w:rPr>
          <w:rFonts w:ascii="宋体" w:eastAsia="宋体" w:hAnsi="宋体"/>
          <w:color w:val="000000" w:themeColor="text1"/>
        </w:rPr>
        <w:t>。</w:t>
      </w:r>
      <w:r w:rsidRPr="00D73E42">
        <w:rPr>
          <w:rFonts w:ascii="宋体" w:eastAsia="宋体" w:hAnsi="宋体"/>
          <w:color w:val="000000" w:themeColor="text1"/>
        </w:rPr>
        <w:t> 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①</w:t>
      </w:r>
      <w:r w:rsidRPr="00D73E42">
        <w:rPr>
          <w:rFonts w:ascii="宋体" w:eastAsia="宋体" w:hAnsi="宋体"/>
          <w:color w:val="000000" w:themeColor="text1"/>
        </w:rPr>
        <w:t xml:space="preserve">迎承谈判桌上的唇枪舌剑　</w:t>
      </w:r>
      <w:r w:rsidRPr="00D73E42">
        <w:rPr>
          <w:rFonts w:ascii="宋体" w:eastAsia="宋体" w:hAnsi="宋体" w:cs="宋体" w:hint="eastAsia"/>
          <w:color w:val="000000" w:themeColor="text1"/>
        </w:rPr>
        <w:t>②</w:t>
      </w:r>
      <w:r w:rsidRPr="00D73E42">
        <w:rPr>
          <w:rFonts w:ascii="宋体" w:eastAsia="宋体" w:hAnsi="宋体"/>
          <w:color w:val="000000" w:themeColor="text1"/>
        </w:rPr>
        <w:t xml:space="preserve">构思并阐述金色的成熟　</w:t>
      </w:r>
      <w:r w:rsidRPr="00D73E42">
        <w:rPr>
          <w:rFonts w:ascii="宋体" w:eastAsia="宋体" w:hAnsi="宋体" w:cs="宋体" w:hint="eastAsia"/>
          <w:color w:val="000000" w:themeColor="text1"/>
        </w:rPr>
        <w:t>③</w:t>
      </w:r>
      <w:r w:rsidRPr="00D73E42">
        <w:rPr>
          <w:rFonts w:ascii="宋体" w:eastAsia="宋体" w:hAnsi="宋体"/>
          <w:color w:val="000000" w:themeColor="text1"/>
        </w:rPr>
        <w:t xml:space="preserve">弥合朋友之间人为的小隙　</w:t>
      </w:r>
      <w:r w:rsidRPr="00D73E42">
        <w:rPr>
          <w:rFonts w:ascii="宋体" w:eastAsia="宋体" w:hAnsi="宋体" w:cs="宋体" w:hint="eastAsia"/>
          <w:color w:val="000000" w:themeColor="text1"/>
        </w:rPr>
        <w:t>④</w:t>
      </w:r>
      <w:r w:rsidRPr="00D73E42">
        <w:rPr>
          <w:rFonts w:ascii="宋体" w:eastAsia="宋体" w:hAnsi="宋体"/>
          <w:color w:val="000000" w:themeColor="text1"/>
        </w:rPr>
        <w:t>澎湃青春的热忱和血液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 w:cs="宋体" w:hint="eastAsia"/>
          <w:color w:val="000000" w:themeColor="text1"/>
        </w:rPr>
        <w:t>②①③④</w:t>
      </w:r>
      <w:r w:rsidRPr="00D73E42">
        <w:rPr>
          <w:rFonts w:ascii="宋体" w:eastAsia="宋体" w:hAnsi="宋体"/>
          <w:color w:val="000000" w:themeColor="text1"/>
        </w:rPr>
        <w:t xml:space="preserve">　　　　　　</w:t>
      </w: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 w:cs="宋体" w:hint="eastAsia"/>
          <w:color w:val="000000" w:themeColor="text1"/>
        </w:rPr>
        <w:t>③②①④</w:t>
      </w:r>
      <w:r w:rsidRPr="00D73E42">
        <w:rPr>
          <w:rFonts w:ascii="宋体" w:eastAsia="宋体" w:hAnsi="宋体"/>
          <w:color w:val="000000" w:themeColor="text1"/>
        </w:rPr>
        <w:t xml:space="preserve">　　　　　　</w:t>
      </w:r>
      <w:r w:rsidRPr="00D73E42">
        <w:rPr>
          <w:rFonts w:ascii="宋体" w:eastAsia="宋体" w:hAnsi="宋体"/>
          <w:color w:val="000000" w:themeColor="text1"/>
        </w:rPr>
        <w:t>C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 w:cs="宋体" w:hint="eastAsia"/>
          <w:color w:val="000000" w:themeColor="text1"/>
        </w:rPr>
        <w:t>③④①②</w:t>
      </w:r>
      <w:r w:rsidRPr="00D73E42">
        <w:rPr>
          <w:rFonts w:ascii="宋体" w:eastAsia="宋体" w:hAnsi="宋体"/>
          <w:color w:val="000000" w:themeColor="text1"/>
        </w:rPr>
        <w:t xml:space="preserve">　　　　　　</w:t>
      </w:r>
      <w:r w:rsidRPr="00D73E42">
        <w:rPr>
          <w:rFonts w:ascii="宋体" w:eastAsia="宋体" w:hAnsi="宋体"/>
          <w:color w:val="000000" w:themeColor="text1"/>
        </w:rPr>
        <w:t>D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 w:cs="宋体" w:hint="eastAsia"/>
          <w:color w:val="000000" w:themeColor="text1"/>
        </w:rPr>
        <w:t>④①②③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6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五彩缤纷的花季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朝气蓬勃的青春。青春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是人生交响曲中最灿烂的乐章。正值花季雨季的我们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应该珍爱青春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健康成长。现在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让我们一起走进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青春随想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综合性学习活动。</w:t>
      </w:r>
      <w:r w:rsidRPr="00D73E42">
        <w:rPr>
          <w:rFonts w:ascii="宋体" w:eastAsia="宋体" w:hAnsi="宋体"/>
          <w:color w:val="000000" w:themeColor="text1"/>
        </w:rPr>
        <w:t>(8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【海报宣传】为扩大本次活动的宣传影响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班长负责设计一张海报。他根据下面语段中的画线句拟出了海报宣传语的前半句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请你续写后半句。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要求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与前半句语意相关、字数相等</w:t>
      </w:r>
      <w:r w:rsidRPr="00D73E42">
        <w:rPr>
          <w:rFonts w:ascii="宋体" w:eastAsia="宋体" w:hAnsi="宋体"/>
          <w:color w:val="000000" w:themeColor="text1"/>
        </w:rPr>
        <w:t>)(1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曾经年少爱追梦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一心只想往前飞。是的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>正值花季雨季的我们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>都拥有灿烂的天真笑容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>都拥有五彩的青春梦想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但只有珍惜美好的青春岁月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不让似水的年华付之东流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用我们的活力、智慧、汗水去拼搏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去奋斗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才能谱写一曲无悔的青春之歌。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lastRenderedPageBreak/>
        <w:t>宣传语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拥有青春五彩梦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</w:t>
      </w:r>
      <w:r w:rsidRPr="00D73E42">
        <w:rPr>
          <w:rFonts w:ascii="宋体" w:eastAsia="宋体" w:hAnsi="宋体"/>
          <w:color w:val="000000" w:themeColor="text1"/>
        </w:rPr>
        <w:t>。</w:t>
      </w:r>
      <w:r w:rsidRPr="00D73E42">
        <w:rPr>
          <w:rFonts w:ascii="宋体" w:eastAsia="宋体" w:hAnsi="宋体"/>
          <w:color w:val="000000" w:themeColor="text1"/>
        </w:rPr>
        <w:t> 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【板块设计】活动期间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每位同学都要办一期以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青春畅想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为主题的手</w:t>
      </w:r>
      <w:r w:rsidRPr="00D73E42">
        <w:rPr>
          <w:rFonts w:ascii="宋体" w:eastAsia="宋体" w:hAnsi="宋体"/>
          <w:color w:val="000000" w:themeColor="text1"/>
        </w:rPr>
        <w:t>抄报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请你参照示例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再设计两个板块。</w:t>
      </w:r>
      <w:r w:rsidRPr="00D73E42">
        <w:rPr>
          <w:rFonts w:ascii="宋体" w:eastAsia="宋体" w:hAnsi="宋体"/>
          <w:color w:val="000000" w:themeColor="text1"/>
        </w:rPr>
        <w:t>(2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【示例】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板块一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青春的宣言　板块二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青春座右铭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板块三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D73E42">
        <w:rPr>
          <w:rFonts w:ascii="宋体" w:eastAsia="宋体" w:hAnsi="宋体"/>
          <w:color w:val="000000" w:themeColor="text1"/>
        </w:rPr>
        <w:t xml:space="preserve">　板块四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【青春感想】迈进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青春的门槛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我们会尝到人生的酸甜苦辣。阅读下面的材料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写出自己的感想。</w:t>
      </w:r>
      <w:r w:rsidRPr="00D73E42">
        <w:rPr>
          <w:rFonts w:ascii="宋体" w:eastAsia="宋体" w:hAnsi="宋体"/>
          <w:color w:val="000000" w:themeColor="text1"/>
        </w:rPr>
        <w:t>(30</w:t>
      </w:r>
      <w:r w:rsidRPr="00D73E42">
        <w:rPr>
          <w:rFonts w:ascii="宋体" w:eastAsia="宋体" w:hAnsi="宋体"/>
          <w:color w:val="000000" w:themeColor="text1"/>
        </w:rPr>
        <w:t>字左右</w:t>
      </w:r>
      <w:r w:rsidRPr="00D73E42">
        <w:rPr>
          <w:rFonts w:ascii="宋体" w:eastAsia="宋体" w:hAnsi="宋体"/>
          <w:color w:val="000000" w:themeColor="text1"/>
        </w:rPr>
        <w:t>)(3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时间老人给了每人一个名叫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青春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的盒子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谁对这个盒子特别珍惜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谁拥有青春的时间就会越长。一天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时间老人来到人间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看到一个</w:t>
      </w:r>
      <w:r w:rsidRPr="00D73E42">
        <w:rPr>
          <w:rFonts w:ascii="宋体" w:eastAsia="宋体" w:hAnsi="宋体"/>
          <w:color w:val="000000" w:themeColor="text1"/>
        </w:rPr>
        <w:t>16</w:t>
      </w:r>
      <w:r w:rsidRPr="00D73E42">
        <w:rPr>
          <w:rFonts w:ascii="宋体" w:eastAsia="宋体" w:hAnsi="宋体"/>
          <w:color w:val="000000" w:themeColor="text1"/>
        </w:rPr>
        <w:t>岁的小伙子没精打采、垂头丧气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而一个</w:t>
      </w:r>
      <w:r w:rsidRPr="00D73E42">
        <w:rPr>
          <w:rFonts w:ascii="宋体" w:eastAsia="宋体" w:hAnsi="宋体"/>
          <w:color w:val="000000" w:themeColor="text1"/>
        </w:rPr>
        <w:t>60</w:t>
      </w:r>
      <w:r w:rsidRPr="00D73E42">
        <w:rPr>
          <w:rFonts w:ascii="宋体" w:eastAsia="宋体" w:hAnsi="宋体"/>
          <w:color w:val="000000" w:themeColor="text1"/>
        </w:rPr>
        <w:t>岁的老人却笑容可掬、生气勃勃。时间老人觉得非常奇怪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好奇地先打开了老人的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青春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盒子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发现里面装的是宽容、爱心、乐观、自信、勇敢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而打开小伙子的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青春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盒子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发现里面装的是自私、嫉妒、悲观、自卑。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【感言续说】在活动结束的晚会上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肖雅同学深情地说道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岁月从树林穿过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留下圈圈的年轮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哨鸽从天空飞过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留下串串的欢韵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D73E42">
        <w:rPr>
          <w:rFonts w:ascii="宋体" w:eastAsia="宋体" w:hAnsi="宋体"/>
          <w:color w:val="000000" w:themeColor="text1"/>
        </w:rPr>
        <w:t>。啊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青年朋友</w:t>
      </w:r>
      <w:r w:rsidRPr="00D73E42">
        <w:rPr>
          <w:rFonts w:ascii="宋体" w:eastAsia="宋体" w:hAnsi="宋体"/>
          <w:color w:val="000000" w:themeColor="text1"/>
        </w:rPr>
        <w:t>!</w:t>
      </w:r>
      <w:r w:rsidRPr="00D73E42">
        <w:rPr>
          <w:rFonts w:ascii="宋体" w:eastAsia="宋体" w:hAnsi="宋体"/>
          <w:color w:val="000000" w:themeColor="text1"/>
        </w:rPr>
        <w:t>我们从时代的舞台走过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将给社会留下些什么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但由于太激动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她的话没有说完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这时你及时仿照肖雅的句式续说了一句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同样表达了心中的感慨。</w:t>
      </w:r>
      <w:r w:rsidRPr="00D73E42">
        <w:rPr>
          <w:rFonts w:ascii="宋体" w:eastAsia="宋体" w:hAnsi="宋体"/>
          <w:color w:val="000000" w:themeColor="text1"/>
        </w:rPr>
        <w:t>(2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 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二、阅读理解</w:t>
      </w:r>
      <w:r w:rsidRPr="00D73E42">
        <w:rPr>
          <w:rFonts w:ascii="宋体" w:eastAsia="宋体" w:hAnsi="宋体"/>
          <w:color w:val="000000" w:themeColor="text1"/>
        </w:rPr>
        <w:t>(47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一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>阅读下面的文字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完成第</w:t>
      </w:r>
      <w:r w:rsidRPr="00D73E42">
        <w:rPr>
          <w:rFonts w:ascii="宋体" w:eastAsia="宋体" w:hAnsi="宋体"/>
          <w:color w:val="000000" w:themeColor="text1"/>
        </w:rPr>
        <w:t>7~11</w:t>
      </w:r>
      <w:r w:rsidRPr="00D73E42">
        <w:rPr>
          <w:rFonts w:ascii="宋体" w:eastAsia="宋体" w:hAnsi="宋体"/>
          <w:color w:val="000000" w:themeColor="text1"/>
        </w:rPr>
        <w:t>题。</w:t>
      </w:r>
      <w:r w:rsidRPr="00D73E42">
        <w:rPr>
          <w:rFonts w:ascii="宋体" w:eastAsia="宋体" w:hAnsi="宋体"/>
          <w:color w:val="000000" w:themeColor="text1"/>
        </w:rPr>
        <w:t>(17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第二要乐业。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做工好苦呀</w:t>
      </w:r>
      <w:r w:rsidRPr="00D73E42">
        <w:rPr>
          <w:rFonts w:ascii="宋体" w:eastAsia="宋体" w:hAnsi="宋体"/>
          <w:color w:val="000000" w:themeColor="text1"/>
        </w:rPr>
        <w:t>!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这种叹气的声音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无论何人都会常在口边流露出来。但我要问他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做工苦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难道不做工就不苦吗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今日大热天气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我在这里喊破喉咙来讲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诸君扯直耳朵来听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有些人看着我们好苦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翻过来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倘若我们去赌钱去吃酒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还不是一样在淘神费力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难道又不苦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须知苦乐全在主观的心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不在客观的事。人生从出胎的那一秒钟起到咽气的那一秒钟止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除了睡觉以外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总不能把四肢、五官都搁起不用。只要一用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不是淘神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便是费力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劳苦总是免不掉的。会打算盘的人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只有从劳苦中找出快乐来。我想天下第一等苦人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莫过于无业游民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终日闲游浪荡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不知把自己的身子和心摆在哪里才好。他们的日子真难过。第二等苦人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便是厌恶自己本业的人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这件事分明不能不做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却满肚子里不愿意做。不愿意做逃得了吗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到底不能。结果还是皱着眉头、哭丧着脸去做。这不是专门自己替自己开玩笑吗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我老实告诉你一句话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凡职业都是有趣味的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只要你肯继续做下去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趣味自然会发生。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为什么呢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第一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因为凡一件职业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总有许多层累、曲折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倘能身入其中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看它变化、进展的状态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最为亲切有味。第二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因为每一职业之成就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离不了奋斗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一步一步地奋斗前去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从刻苦中得快乐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快乐的分量加增。第三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职业</w:t>
      </w:r>
      <w:r w:rsidRPr="00D73E42">
        <w:rPr>
          <w:rFonts w:ascii="宋体" w:eastAsia="宋体" w:hAnsi="宋体"/>
          <w:color w:val="000000" w:themeColor="text1"/>
        </w:rPr>
        <w:t>性质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常常要和同业的人比较骈进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好像赛球一般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因竞胜而得快乐。第四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专心做一职业时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把许多游思、妄想杜绝了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省却无限闲烦恼。孔子说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知之者不如好之者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好之者不如乐之者。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人生能从自己职业中领略出趣味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生活才有价值。</w:t>
      </w:r>
      <w:r w:rsidRPr="00D73E42">
        <w:rPr>
          <w:rFonts w:ascii="宋体" w:eastAsia="宋体" w:hAnsi="宋体"/>
          <w:color w:val="000000" w:themeColor="text1"/>
        </w:rPr>
        <w:lastRenderedPageBreak/>
        <w:t>孔子自述生平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说道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其为人也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发愤忘食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乐以忘忧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不知老之将至云尔。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这种生活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真算得人类理想的生活了。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7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这段文字的论点是什么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文中列举的四个理由是为了论述什么</w:t>
      </w:r>
      <w:r w:rsidRPr="00D73E42">
        <w:rPr>
          <w:rFonts w:ascii="宋体" w:eastAsia="宋体" w:hAnsi="宋体"/>
          <w:color w:val="000000" w:themeColor="text1"/>
        </w:rPr>
        <w:t>?(</w:t>
      </w:r>
      <w:r w:rsidRPr="00D73E42">
        <w:rPr>
          <w:rFonts w:ascii="宋体" w:eastAsia="宋体" w:hAnsi="宋体"/>
          <w:color w:val="000000" w:themeColor="text1"/>
        </w:rPr>
        <w:t>请用文中的话回答</w:t>
      </w:r>
      <w:r w:rsidRPr="00D73E42">
        <w:rPr>
          <w:rFonts w:ascii="宋体" w:eastAsia="宋体" w:hAnsi="宋体"/>
          <w:color w:val="000000" w:themeColor="text1"/>
        </w:rPr>
        <w:t>)(4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8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请举例说说这段文字的主要语言特点。</w:t>
      </w:r>
      <w:r w:rsidRPr="00D73E42">
        <w:rPr>
          <w:rFonts w:ascii="宋体" w:eastAsia="宋体" w:hAnsi="宋体"/>
          <w:color w:val="000000" w:themeColor="text1"/>
        </w:rPr>
        <w:t>(2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9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文中说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凡一件职业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总有许多层累、曲折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倘能身入其中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看它变化、进展的状态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最为亲切有味。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你有过这种经历或体验吗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请举一例说明。</w:t>
      </w:r>
      <w:r w:rsidRPr="00D73E42">
        <w:rPr>
          <w:rFonts w:ascii="宋体" w:eastAsia="宋体" w:hAnsi="宋体"/>
          <w:color w:val="000000" w:themeColor="text1"/>
        </w:rPr>
        <w:t>(4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10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你能为作者说的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凡职业都是有趣味的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只要你肯继续做下去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趣味自然会发生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这个观点提供一两个例子吗</w:t>
      </w:r>
      <w:r w:rsidRPr="00D73E42">
        <w:rPr>
          <w:rFonts w:ascii="宋体" w:eastAsia="宋体" w:hAnsi="宋体"/>
          <w:color w:val="000000" w:themeColor="text1"/>
        </w:rPr>
        <w:t>?(4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11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对作者在这段文字中所说的内容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你有不同的想法吗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请写下来。</w:t>
      </w:r>
      <w:r w:rsidRPr="00D73E42">
        <w:rPr>
          <w:rFonts w:ascii="宋体" w:eastAsia="宋体" w:hAnsi="宋体"/>
          <w:color w:val="000000" w:themeColor="text1"/>
        </w:rPr>
        <w:t>(3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二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>阅读下面的文字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完成第</w:t>
      </w:r>
      <w:r w:rsidRPr="00D73E42">
        <w:rPr>
          <w:rFonts w:ascii="宋体" w:eastAsia="宋体" w:hAnsi="宋体"/>
          <w:color w:val="000000" w:themeColor="text1"/>
        </w:rPr>
        <w:t>12~15</w:t>
      </w:r>
      <w:r w:rsidRPr="00D73E42">
        <w:rPr>
          <w:rFonts w:ascii="宋体" w:eastAsia="宋体" w:hAnsi="宋体"/>
          <w:color w:val="000000" w:themeColor="text1"/>
        </w:rPr>
        <w:t>题。</w:t>
      </w:r>
      <w:r w:rsidRPr="00D73E42">
        <w:rPr>
          <w:rFonts w:ascii="宋体" w:eastAsia="宋体" w:hAnsi="宋体"/>
          <w:color w:val="000000" w:themeColor="text1"/>
        </w:rPr>
        <w:t>(21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lastRenderedPageBreak/>
        <w:t>说</w:t>
      </w:r>
      <w:r w:rsidRPr="00D73E42">
        <w:rPr>
          <w:rFonts w:ascii="宋体" w:eastAsia="宋体" w:hAnsi="宋体"/>
          <w:color w:val="000000" w:themeColor="text1"/>
        </w:rPr>
        <w:t xml:space="preserve">　</w:t>
      </w:r>
      <w:r w:rsidRPr="00D73E42">
        <w:rPr>
          <w:rFonts w:ascii="宋体" w:eastAsia="宋体" w:hAnsi="宋体"/>
          <w:color w:val="000000" w:themeColor="text1"/>
        </w:rPr>
        <w:t>逆</w:t>
      </w:r>
      <w:r w:rsidRPr="00D73E42">
        <w:rPr>
          <w:rFonts w:ascii="宋体" w:eastAsia="宋体" w:hAnsi="宋体"/>
          <w:color w:val="000000" w:themeColor="text1"/>
        </w:rPr>
        <w:t xml:space="preserve">　</w:t>
      </w:r>
      <w:r w:rsidRPr="00D73E42">
        <w:rPr>
          <w:rFonts w:ascii="宋体" w:eastAsia="宋体" w:hAnsi="宋体"/>
          <w:color w:val="000000" w:themeColor="text1"/>
        </w:rPr>
        <w:t>境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南牧马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①</w:t>
      </w:r>
      <w:r w:rsidRPr="00D73E42">
        <w:rPr>
          <w:rFonts w:ascii="宋体" w:eastAsia="宋体" w:hAnsi="宋体"/>
          <w:color w:val="000000" w:themeColor="text1"/>
        </w:rPr>
        <w:t>谁愿意在逆境中生存呢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如果一个人未来的生活、学习、工作乃至整个命运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可以任由自行抉择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我相信百分之九十九甚至更多的人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会毫不犹豫地选择顺境而拒绝逆境。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②</w:t>
      </w:r>
      <w:r w:rsidRPr="00D73E42">
        <w:rPr>
          <w:rFonts w:ascii="宋体" w:eastAsia="宋体" w:hAnsi="宋体"/>
          <w:color w:val="000000" w:themeColor="text1"/>
        </w:rPr>
        <w:t>但是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如果你已然走过逆境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行到水穷处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坐看云起时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细细地咀嚼回味过往的生活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你不禁会轻轻摇摇头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莞尔一笑。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③</w:t>
      </w:r>
      <w:r w:rsidRPr="00D73E42">
        <w:rPr>
          <w:rFonts w:ascii="宋体" w:eastAsia="宋体" w:hAnsi="宋体"/>
          <w:color w:val="000000" w:themeColor="text1"/>
        </w:rPr>
        <w:t>你会惊异地发现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顺境之顺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固然可以顺风顺水地做成不少事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然而在很多时候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顺境之顺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看似红火热闹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实则空虚苍凉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看似忙忙碌碌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实则无所事事。而且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顺境中的日子就像抹了油似的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又是那么滑溜溜地不经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过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啊</w:t>
      </w:r>
      <w:r w:rsidRPr="00D73E42">
        <w:rPr>
          <w:rFonts w:ascii="宋体" w:eastAsia="宋体" w:hAnsi="宋体" w:cs="Times New Roman"/>
          <w:color w:val="000000" w:themeColor="text1"/>
        </w:rPr>
        <w:t>——</w:t>
      </w:r>
      <w:r w:rsidRPr="00D73E42">
        <w:rPr>
          <w:rFonts w:ascii="宋体" w:eastAsia="宋体" w:hAnsi="宋体"/>
          <w:color w:val="000000" w:themeColor="text1"/>
        </w:rPr>
        <w:t>今年欢笑复明年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秋月春风等闲度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回眸一望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空空如也。孟子叫它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死于安乐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④</w:t>
      </w:r>
      <w:r w:rsidRPr="00D73E42">
        <w:rPr>
          <w:rFonts w:ascii="宋体" w:eastAsia="宋体" w:hAnsi="宋体"/>
          <w:color w:val="000000" w:themeColor="text1"/>
        </w:rPr>
        <w:t>逆境则大不相同。逆境中人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往往受到了环境和逆势力的极限考验。深深地领悟到什么叫生杀予夺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什么叫指鹿为马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什么叫山重水复疑无路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柳暗花明又一村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什么叫尔曹身与名俱灭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不废江河万古流。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⑤</w:t>
      </w:r>
      <w:r w:rsidRPr="00D73E42">
        <w:rPr>
          <w:rFonts w:ascii="宋体" w:eastAsia="宋体" w:hAnsi="宋体"/>
          <w:color w:val="000000" w:themeColor="text1"/>
        </w:rPr>
        <w:t>俗话说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力是压大的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胆是吓大的。逆境使人痛苦而深思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沉静而坚毅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抗击逆势力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又使人学会了制敌本领和斗争哲学。小到个人家庭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大到民族国家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逆境往往蕴藏着重大机遇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机遇本身又充满了严峻挑战。先哲云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不愤不启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不悱不发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恩生于害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害生于恩。逆境与逆势力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实乃强者之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恩公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也。柳宗元《敌戒》说得好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秦有六国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兢兢以强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/>
          <w:color w:val="000000" w:themeColor="text1"/>
        </w:rPr>
        <w:t>六国既除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讠也讠也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沾沾自喜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>乃亡。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只要你坚守的是正义的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只要你的内心足够强大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只要你具有顽强的耐受力与生命力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诚如庄子所谓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举世誉之而不加劝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举世非之而不加沮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那么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逆境和逆势力愈是丧心病狂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就愈能激发出你的巨量潜能与惊人的爆发力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同时还会额外赐予你一笔丰厚的精神财富。对于一个作家来说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还有比这更宝贵的收获吗</w:t>
      </w:r>
      <w:r w:rsidRPr="00D73E42">
        <w:rPr>
          <w:rFonts w:ascii="宋体" w:eastAsia="宋体" w:hAnsi="宋体"/>
          <w:color w:val="000000" w:themeColor="text1"/>
        </w:rPr>
        <w:t>?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⑥</w:t>
      </w:r>
      <w:r w:rsidRPr="00D73E42">
        <w:rPr>
          <w:rFonts w:ascii="宋体" w:eastAsia="宋体" w:hAnsi="宋体"/>
          <w:color w:val="000000" w:themeColor="text1"/>
        </w:rPr>
        <w:t>尽管如此</w:t>
      </w:r>
      <w:r w:rsidRPr="00D73E42">
        <w:rPr>
          <w:rFonts w:ascii="宋体" w:eastAsia="宋体" w:hAnsi="宋体" w:cs="Times New Roman"/>
          <w:color w:val="000000" w:themeColor="text1"/>
        </w:rPr>
        <w:t>——</w:t>
      </w:r>
      <w:r w:rsidRPr="00D73E42">
        <w:rPr>
          <w:rFonts w:ascii="宋体" w:eastAsia="宋体" w:hAnsi="宋体"/>
          <w:color w:val="000000" w:themeColor="text1"/>
        </w:rPr>
        <w:t>逆境对人确实具有淬砺和磨炼的益处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但是在正常的工作和生活中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如果可以避免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我是绝不会选择逆境的。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⑦</w:t>
      </w:r>
      <w:r w:rsidRPr="00D73E42">
        <w:rPr>
          <w:rFonts w:ascii="宋体" w:eastAsia="宋体" w:hAnsi="宋体"/>
          <w:color w:val="000000" w:themeColor="text1"/>
        </w:rPr>
        <w:t>从</w:t>
      </w:r>
      <w:r w:rsidRPr="00D73E42">
        <w:rPr>
          <w:rFonts w:ascii="宋体" w:eastAsia="宋体" w:hAnsi="宋体"/>
          <w:color w:val="000000" w:themeColor="text1"/>
        </w:rPr>
        <w:t>1996</w:t>
      </w:r>
      <w:r w:rsidRPr="00D73E42">
        <w:rPr>
          <w:rFonts w:ascii="宋体" w:eastAsia="宋体" w:hAnsi="宋体"/>
          <w:color w:val="000000" w:themeColor="text1"/>
        </w:rPr>
        <w:t>年春天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我挈妇将雏来到北京工作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屈指算来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已然整整二十春秋。细数这二十个年头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时而顺畅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时而坎坷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一路迤逦</w:t>
      </w:r>
      <w:r w:rsidRPr="00D73E42">
        <w:rPr>
          <w:rFonts w:ascii="宋体" w:eastAsia="宋体" w:hAnsi="宋体"/>
          <w:color w:val="000000" w:themeColor="text1"/>
        </w:rPr>
        <w:t>走来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如鱼饮水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冷暖自知。然而令人欣慰的是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顾所来径</w:t>
      </w:r>
      <w:r w:rsidRPr="00D73E42">
        <w:rPr>
          <w:rFonts w:ascii="宋体" w:eastAsia="宋体" w:hAnsi="宋体" w:cs="Times New Roman"/>
          <w:color w:val="000000" w:themeColor="text1"/>
        </w:rPr>
        <w:t>——</w:t>
      </w:r>
      <w:r w:rsidRPr="00D73E42">
        <w:rPr>
          <w:rFonts w:ascii="宋体" w:eastAsia="宋体" w:hAnsi="宋体"/>
          <w:color w:val="000000" w:themeColor="text1"/>
        </w:rPr>
        <w:t>尤其是所经历的逆境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不管是自己、妻子还是孩子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最终的结果却是出乎意料的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家人更齐心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孩子更用功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朋友更纯粹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自己更本真。春来遍是桃花水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不辨仙源何处寻</w:t>
      </w:r>
      <w:r w:rsidRPr="00D73E42">
        <w:rPr>
          <w:rFonts w:ascii="宋体" w:eastAsia="宋体" w:hAnsi="宋体"/>
          <w:color w:val="000000" w:themeColor="text1"/>
        </w:rPr>
        <w:t>!</w:t>
      </w:r>
      <w:r w:rsidRPr="00D73E42">
        <w:rPr>
          <w:rFonts w:ascii="宋体" w:eastAsia="宋体" w:hAnsi="宋体"/>
          <w:color w:val="000000" w:themeColor="text1"/>
        </w:rPr>
        <w:t>检视自己走过的岁月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如果敢说略有小成的话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确乎于逆境中获益多多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于顺境中收成寥寥。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⑧</w:t>
      </w:r>
      <w:r w:rsidRPr="00D73E42">
        <w:rPr>
          <w:rFonts w:ascii="宋体" w:eastAsia="宋体" w:hAnsi="宋体"/>
          <w:color w:val="000000" w:themeColor="text1"/>
        </w:rPr>
        <w:t>究其因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逆境挤压人反省反思反求诸己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会让你瞬间变得沉稳而成熟。逆境所特有的凌厉刚性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较之温吞水大道理式的说教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更令人感受深切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刻骨铭心。逆境是人生最好的导师。走过崎岖方明白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逆境不仅能激发你的智慧和力量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同时也会唤醒你的良知与善良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使你油然而生发出更多更大更美好的希望。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选自《人民日报》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有改动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12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归纳本文的中心论点。</w:t>
      </w:r>
      <w:r w:rsidRPr="00D73E42">
        <w:rPr>
          <w:rFonts w:ascii="宋体" w:eastAsia="宋体" w:hAnsi="宋体"/>
          <w:color w:val="000000" w:themeColor="text1"/>
        </w:rPr>
        <w:t>(4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13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第</w:t>
      </w:r>
      <w:r w:rsidRPr="00D73E42">
        <w:rPr>
          <w:rFonts w:ascii="宋体" w:eastAsia="宋体" w:hAnsi="宋体" w:cs="宋体" w:hint="eastAsia"/>
          <w:color w:val="000000" w:themeColor="text1"/>
        </w:rPr>
        <w:t>②</w:t>
      </w:r>
      <w:r w:rsidRPr="00D73E42">
        <w:rPr>
          <w:rFonts w:ascii="宋体" w:eastAsia="宋体" w:hAnsi="宋体"/>
          <w:color w:val="000000" w:themeColor="text1"/>
        </w:rPr>
        <w:t>段中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你不禁会轻轻摇摇头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莞尔一笑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中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你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为什么会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轻轻摇摇头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又为什么会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莞尔一笑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?(5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14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第</w:t>
      </w:r>
      <w:r w:rsidRPr="00D73E42">
        <w:rPr>
          <w:rFonts w:ascii="宋体" w:eastAsia="宋体" w:hAnsi="宋体" w:cs="宋体" w:hint="eastAsia"/>
          <w:color w:val="000000" w:themeColor="text1"/>
        </w:rPr>
        <w:t>⑤</w:t>
      </w:r>
      <w:r w:rsidRPr="00D73E42">
        <w:rPr>
          <w:rFonts w:ascii="宋体" w:eastAsia="宋体" w:hAnsi="宋体"/>
          <w:color w:val="000000" w:themeColor="text1"/>
        </w:rPr>
        <w:t>段主要运用的论证方法是什么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有什么作用</w:t>
      </w:r>
      <w:r w:rsidRPr="00D73E42">
        <w:rPr>
          <w:rFonts w:ascii="宋体" w:eastAsia="宋体" w:hAnsi="宋体"/>
          <w:color w:val="000000" w:themeColor="text1"/>
        </w:rPr>
        <w:t>?(6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15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作者在第</w:t>
      </w:r>
      <w:r w:rsidRPr="00D73E42">
        <w:rPr>
          <w:rFonts w:ascii="宋体" w:eastAsia="宋体" w:hAnsi="宋体" w:cs="宋体" w:hint="eastAsia"/>
          <w:color w:val="000000" w:themeColor="text1"/>
        </w:rPr>
        <w:t>①</w:t>
      </w:r>
      <w:r w:rsidRPr="00D73E42">
        <w:rPr>
          <w:rFonts w:ascii="宋体" w:eastAsia="宋体" w:hAnsi="宋体"/>
          <w:color w:val="000000" w:themeColor="text1"/>
        </w:rPr>
        <w:t>段和第</w:t>
      </w:r>
      <w:r w:rsidRPr="00D73E42">
        <w:rPr>
          <w:rFonts w:ascii="宋体" w:eastAsia="宋体" w:hAnsi="宋体" w:cs="宋体" w:hint="eastAsia"/>
          <w:color w:val="000000" w:themeColor="text1"/>
        </w:rPr>
        <w:t>⑥</w:t>
      </w:r>
      <w:r w:rsidRPr="00D73E42">
        <w:rPr>
          <w:rFonts w:ascii="宋体" w:eastAsia="宋体" w:hAnsi="宋体"/>
          <w:color w:val="000000" w:themeColor="text1"/>
        </w:rPr>
        <w:t>段一直强调会选择顺境而拒绝逆境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这与他对逆境的观点是否矛盾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为什么</w:t>
      </w:r>
      <w:r w:rsidRPr="00D73E42">
        <w:rPr>
          <w:rFonts w:ascii="宋体" w:eastAsia="宋体" w:hAnsi="宋体"/>
          <w:color w:val="000000" w:themeColor="text1"/>
        </w:rPr>
        <w:t>?(6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三</w:t>
      </w:r>
      <w:r w:rsidRPr="00D73E42">
        <w:rPr>
          <w:rFonts w:ascii="宋体" w:eastAsia="宋体" w:hAnsi="宋体"/>
          <w:color w:val="000000" w:themeColor="text1"/>
        </w:rPr>
        <w:t>)</w:t>
      </w:r>
      <w:r w:rsidRPr="00D73E42">
        <w:rPr>
          <w:rFonts w:ascii="宋体" w:eastAsia="宋体" w:hAnsi="宋体"/>
          <w:color w:val="000000" w:themeColor="text1"/>
        </w:rPr>
        <w:t>阅读下面一首宋诗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完成第</w:t>
      </w:r>
      <w:r w:rsidRPr="00D73E42">
        <w:rPr>
          <w:rFonts w:ascii="宋体" w:eastAsia="宋体" w:hAnsi="宋体"/>
          <w:color w:val="000000" w:themeColor="text1"/>
        </w:rPr>
        <w:t>16~17</w:t>
      </w:r>
      <w:r w:rsidRPr="00D73E42">
        <w:rPr>
          <w:rFonts w:ascii="宋体" w:eastAsia="宋体" w:hAnsi="宋体"/>
          <w:color w:val="000000" w:themeColor="text1"/>
        </w:rPr>
        <w:t>题。</w:t>
      </w:r>
      <w:r w:rsidRPr="00D73E42">
        <w:rPr>
          <w:rFonts w:ascii="宋体" w:eastAsia="宋体" w:hAnsi="宋体"/>
          <w:color w:val="000000" w:themeColor="text1"/>
        </w:rPr>
        <w:t>(9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淮中晚泊犊头</w:t>
      </w:r>
      <w:r w:rsidRPr="00D73E42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ab/>
      </w:r>
      <w:r w:rsidRPr="00D73E42">
        <w:rPr>
          <w:rFonts w:ascii="宋体" w:eastAsia="宋体" w:hAnsi="宋体"/>
          <w:color w:val="000000" w:themeColor="text1"/>
        </w:rPr>
        <w:t>苏舜钦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春阴</w:t>
      </w:r>
      <w:r w:rsidRPr="00D73E42">
        <w:rPr>
          <w:rFonts w:ascii="宋体" w:eastAsia="宋体" w:hAnsi="宋体" w:cs="宋体" w:hint="eastAsia"/>
          <w:color w:val="000000" w:themeColor="text1"/>
          <w:vertAlign w:val="superscript"/>
        </w:rPr>
        <w:t>②</w:t>
      </w:r>
      <w:r w:rsidRPr="00D73E42">
        <w:rPr>
          <w:rFonts w:ascii="宋体" w:eastAsia="宋体" w:hAnsi="宋体"/>
          <w:color w:val="000000" w:themeColor="text1"/>
        </w:rPr>
        <w:t>垂野草青青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时有幽花一树明。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晚泊孤舟古祠下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满川</w:t>
      </w:r>
      <w:r w:rsidRPr="00D73E42">
        <w:rPr>
          <w:rFonts w:ascii="宋体" w:eastAsia="宋体" w:hAnsi="宋体" w:cs="宋体" w:hint="eastAsia"/>
          <w:color w:val="000000" w:themeColor="text1"/>
          <w:vertAlign w:val="superscript"/>
        </w:rPr>
        <w:t>③</w:t>
      </w:r>
      <w:r w:rsidRPr="00D73E42">
        <w:rPr>
          <w:rFonts w:ascii="宋体" w:eastAsia="宋体" w:hAnsi="宋体"/>
          <w:color w:val="000000" w:themeColor="text1"/>
        </w:rPr>
        <w:t>风雨看潮生。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  <w:bdr w:val="single" w:sz="4" w:space="0" w:color="000000"/>
          <w:shd w:val="solid" w:color="D9FFFF" w:fill="auto"/>
        </w:rPr>
        <w:t>注</w:t>
      </w:r>
      <w:r w:rsidRPr="00D73E42">
        <w:rPr>
          <w:rFonts w:ascii="宋体" w:eastAsia="宋体" w:hAnsi="宋体" w:cs="宋体" w:hint="eastAsia"/>
          <w:color w:val="000000" w:themeColor="text1"/>
        </w:rPr>
        <w:t>①</w:t>
      </w:r>
      <w:r w:rsidRPr="00D73E42">
        <w:rPr>
          <w:rFonts w:ascii="宋体" w:eastAsia="宋体" w:hAnsi="宋体"/>
          <w:color w:val="000000" w:themeColor="text1"/>
        </w:rPr>
        <w:t>淮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淮河。犊头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淮河边的一个地名。</w:t>
      </w:r>
      <w:r w:rsidRPr="00D73E42">
        <w:rPr>
          <w:rFonts w:ascii="宋体" w:eastAsia="宋体" w:hAnsi="宋体" w:cs="宋体" w:hint="eastAsia"/>
          <w:color w:val="000000" w:themeColor="text1"/>
        </w:rPr>
        <w:t>②</w:t>
      </w:r>
      <w:r w:rsidRPr="00D73E42">
        <w:rPr>
          <w:rFonts w:ascii="宋体" w:eastAsia="宋体" w:hAnsi="宋体"/>
          <w:color w:val="000000" w:themeColor="text1"/>
        </w:rPr>
        <w:t>春阴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春天的阴云。</w:t>
      </w:r>
      <w:r w:rsidRPr="00D73E42">
        <w:rPr>
          <w:rFonts w:ascii="宋体" w:eastAsia="宋体" w:hAnsi="宋体" w:cs="宋体" w:hint="eastAsia"/>
          <w:color w:val="000000" w:themeColor="text1"/>
        </w:rPr>
        <w:t>③</w:t>
      </w:r>
      <w:r w:rsidRPr="00D73E42">
        <w:rPr>
          <w:rFonts w:ascii="宋体" w:eastAsia="宋体" w:hAnsi="宋体"/>
          <w:color w:val="000000" w:themeColor="text1"/>
        </w:rPr>
        <w:t>川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指水流。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16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诗歌第二句中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时有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两字有什么表达效果</w:t>
      </w:r>
      <w:r w:rsidRPr="00D73E42">
        <w:rPr>
          <w:rFonts w:ascii="宋体" w:eastAsia="宋体" w:hAnsi="宋体"/>
          <w:color w:val="000000" w:themeColor="text1"/>
        </w:rPr>
        <w:t>?(3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17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诗歌后两句写了什么内容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/>
          <w:color w:val="000000" w:themeColor="text1"/>
        </w:rPr>
        <w:t>流露出诗人怎样的心境</w:t>
      </w:r>
      <w:r w:rsidRPr="00D73E42">
        <w:rPr>
          <w:rFonts w:ascii="宋体" w:eastAsia="宋体" w:hAnsi="宋体"/>
          <w:color w:val="000000" w:themeColor="text1"/>
        </w:rPr>
        <w:t>?(6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242CA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三、写作</w:t>
      </w:r>
      <w:r w:rsidRPr="00D73E42">
        <w:rPr>
          <w:rFonts w:ascii="宋体" w:eastAsia="宋体" w:hAnsi="宋体"/>
          <w:color w:val="000000" w:themeColor="text1"/>
        </w:rPr>
        <w:t>(50</w:t>
      </w:r>
      <w:r w:rsidRPr="00D73E42">
        <w:rPr>
          <w:rFonts w:ascii="宋体" w:eastAsia="宋体" w:hAnsi="宋体"/>
          <w:color w:val="000000" w:themeColor="text1"/>
        </w:rPr>
        <w:t>分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18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阅读下面的材料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根据要求写作文。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18565" cy="901700"/>
            <wp:effectExtent l="0" t="0" r="0" b="0"/>
            <wp:docPr id="51" name="18Y40.eps" descr="id:2147494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18Y40.eps" descr="id:214749401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路边长着一株雏菊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一个小女孩每天都来给它浇水。然而有一天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小女孩不来了。雏菊开始担心起来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它将从哪里获得维持生命的水</w:t>
      </w:r>
      <w:r w:rsidRPr="00D73E42">
        <w:rPr>
          <w:rFonts w:ascii="宋体" w:eastAsia="宋体" w:hAnsi="宋体"/>
          <w:color w:val="000000" w:themeColor="text1"/>
        </w:rPr>
        <w:t>?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总会有办法的。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雏菊鼓励自己说。它闭上眼睛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陷入了深思</w:t>
      </w:r>
      <w:r w:rsidRPr="00D73E42">
        <w:rPr>
          <w:rFonts w:ascii="宋体" w:eastAsia="宋体" w:hAnsi="宋体"/>
          <w:color w:val="000000" w:themeColor="text1"/>
        </w:rPr>
        <w:t>……</w:t>
      </w:r>
      <w:r w:rsidRPr="00D73E42">
        <w:rPr>
          <w:rFonts w:ascii="宋体" w:eastAsia="宋体" w:hAnsi="宋体"/>
          <w:color w:val="000000" w:themeColor="text1"/>
        </w:rPr>
        <w:t>它开始努力向下生长它的根。它的根在泥土里越扎越深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终于从深深的泥土里品尝到清凉而甘甜的水。日子一天天过去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雏菊长得越来越茁壮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开出新的花朵。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要求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 w:cs="宋体" w:hint="eastAsia"/>
          <w:color w:val="000000" w:themeColor="text1"/>
        </w:rPr>
        <w:t>①</w:t>
      </w:r>
      <w:r w:rsidRPr="00D73E42">
        <w:rPr>
          <w:rFonts w:ascii="宋体" w:eastAsia="宋体" w:hAnsi="宋体"/>
          <w:color w:val="000000" w:themeColor="text1"/>
        </w:rPr>
        <w:t>根据材料寓意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任选一个角度作文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题目自拟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 w:cs="宋体" w:hint="eastAsia"/>
          <w:color w:val="000000" w:themeColor="text1"/>
        </w:rPr>
        <w:t>②</w:t>
      </w:r>
      <w:r w:rsidRPr="00D73E42">
        <w:rPr>
          <w:rFonts w:ascii="宋体" w:eastAsia="宋体" w:hAnsi="宋体"/>
          <w:color w:val="000000" w:themeColor="text1"/>
        </w:rPr>
        <w:t>除诗歌外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文体不限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 w:cs="宋体" w:hint="eastAsia"/>
          <w:color w:val="000000" w:themeColor="text1"/>
        </w:rPr>
        <w:t>③</w:t>
      </w:r>
      <w:r w:rsidRPr="00D73E42">
        <w:rPr>
          <w:rFonts w:ascii="宋体" w:eastAsia="宋体" w:hAnsi="宋体"/>
          <w:color w:val="000000" w:themeColor="text1"/>
        </w:rPr>
        <w:t>600</w:t>
      </w:r>
      <w:r w:rsidRPr="00D73E42">
        <w:rPr>
          <w:rFonts w:ascii="宋体" w:eastAsia="宋体" w:hAnsi="宋体"/>
          <w:color w:val="000000" w:themeColor="text1"/>
        </w:rPr>
        <w:t>字左右</w:t>
      </w:r>
      <w:r w:rsidRPr="00D73E42">
        <w:rPr>
          <w:rFonts w:ascii="宋体" w:eastAsia="宋体" w:hAnsi="宋体"/>
          <w:color w:val="000000" w:themeColor="text1"/>
        </w:rPr>
        <w:t>;</w:t>
      </w:r>
      <w:r w:rsidRPr="00D73E42">
        <w:rPr>
          <w:rFonts w:ascii="宋体" w:eastAsia="宋体" w:hAnsi="宋体" w:cs="宋体" w:hint="eastAsia"/>
          <w:color w:val="000000" w:themeColor="text1"/>
        </w:rPr>
        <w:t>④</w:t>
      </w:r>
      <w:r w:rsidRPr="00D73E42">
        <w:rPr>
          <w:rFonts w:ascii="宋体" w:eastAsia="宋体" w:hAnsi="宋体"/>
          <w:color w:val="000000" w:themeColor="text1"/>
        </w:rPr>
        <w:t>文中不得出现真实的人名、校名、地名。</w:t>
      </w:r>
    </w:p>
    <w:p w:rsidR="00242CA4" w:rsidRPr="00D73E42" w:rsidRDefault="00EE5936">
      <w:pPr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hint="eastAsia"/>
          <w:color w:val="000000" w:themeColor="text1"/>
        </w:rPr>
        <w:t>答案：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一、积累与运用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/>
          <w:color w:val="000000" w:themeColor="text1"/>
        </w:rPr>
        <w:t xml:space="preserve">　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间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应读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jiān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;C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和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应读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hè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;D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诣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应读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yì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2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D</w:t>
      </w:r>
      <w:r w:rsidRPr="00D73E42">
        <w:rPr>
          <w:rFonts w:ascii="宋体" w:eastAsia="宋体" w:hAnsi="宋体"/>
          <w:color w:val="000000" w:themeColor="text1"/>
        </w:rPr>
        <w:t xml:space="preserve">　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彬彬有理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应为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彬彬有礼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;B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名信片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应为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明信片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;C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随机迎变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应为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随机应变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3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D</w:t>
      </w:r>
      <w:r w:rsidRPr="00D73E42">
        <w:rPr>
          <w:rFonts w:ascii="宋体" w:eastAsia="宋体" w:hAnsi="宋体"/>
          <w:color w:val="000000" w:themeColor="text1"/>
        </w:rPr>
        <w:t xml:space="preserve">　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苦心孤诣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指费尽心思钻研或经营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达到别人达不到的境地。褒贬失当。</w:t>
      </w: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大彻大悟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形容彻底觉悟或醒悟。用在这里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语意过重。</w:t>
      </w:r>
      <w:r w:rsidRPr="00D73E42">
        <w:rPr>
          <w:rFonts w:ascii="宋体" w:eastAsia="宋体" w:hAnsi="宋体"/>
          <w:color w:val="000000" w:themeColor="text1"/>
        </w:rPr>
        <w:t>C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妄自菲薄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形容过分地看轻自己。和后面的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自负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相矛盾。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4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/>
          <w:color w:val="000000" w:themeColor="text1"/>
        </w:rPr>
        <w:t xml:space="preserve">　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A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成分残缺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缺少主语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应删去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由于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或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使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;C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搭配不当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看到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不能和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悦耳的鸟鸣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搭配</w:t>
      </w:r>
      <w:r w:rsidRPr="00D73E42">
        <w:rPr>
          <w:rFonts w:ascii="宋体" w:eastAsia="宋体" w:hAnsi="宋体"/>
          <w:color w:val="000000" w:themeColor="text1"/>
        </w:rPr>
        <w:t>;D</w:t>
      </w:r>
      <w:r w:rsidRPr="00D73E42">
        <w:rPr>
          <w:rFonts w:ascii="宋体" w:eastAsia="宋体" w:hAnsi="宋体"/>
          <w:color w:val="000000" w:themeColor="text1"/>
        </w:rPr>
        <w:t>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语意矛盾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大约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和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多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应删去一个。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5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B</w:t>
      </w:r>
      <w:r w:rsidRPr="00D73E42">
        <w:rPr>
          <w:rFonts w:ascii="宋体" w:eastAsia="宋体" w:hAnsi="宋体"/>
          <w:color w:val="000000" w:themeColor="text1"/>
        </w:rPr>
        <w:t xml:space="preserve">　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首先要筛选出各句的关键词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再联系语境找对应的句子。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6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【海报宣传】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示例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莫让年华付水流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【板块设计】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示例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青春期知识</w:t>
      </w:r>
      <w:r w:rsidRPr="00D73E42">
        <w:rPr>
          <w:rFonts w:ascii="宋体" w:eastAsia="宋体" w:hAnsi="宋体"/>
          <w:color w:val="000000" w:themeColor="text1"/>
        </w:rPr>
        <w:t>/</w:t>
      </w:r>
      <w:r w:rsidRPr="00D73E42">
        <w:rPr>
          <w:rFonts w:ascii="宋体" w:eastAsia="宋体" w:hAnsi="宋体"/>
          <w:color w:val="000000" w:themeColor="text1"/>
        </w:rPr>
        <w:t>青春的心愿</w:t>
      </w:r>
      <w:r w:rsidRPr="00D73E42">
        <w:rPr>
          <w:rFonts w:ascii="宋体" w:eastAsia="宋体" w:hAnsi="宋体"/>
          <w:color w:val="000000" w:themeColor="text1"/>
        </w:rPr>
        <w:t>/</w:t>
      </w:r>
      <w:r w:rsidRPr="00D73E42">
        <w:rPr>
          <w:rFonts w:ascii="宋体" w:eastAsia="宋体" w:hAnsi="宋体"/>
          <w:color w:val="000000" w:themeColor="text1"/>
        </w:rPr>
        <w:t>青春的颂歌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写出两个即可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【青春感想】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示例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 w:cs="宋体" w:hint="eastAsia"/>
          <w:color w:val="000000" w:themeColor="text1"/>
        </w:rPr>
        <w:t>①</w:t>
      </w:r>
      <w:r w:rsidRPr="00D73E42">
        <w:rPr>
          <w:rFonts w:ascii="宋体" w:eastAsia="宋体" w:hAnsi="宋体"/>
          <w:color w:val="000000" w:themeColor="text1"/>
        </w:rPr>
        <w:t>我们要用自己的热情、自信与勇敢迈入青春的门槛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活出人生的精彩。</w:t>
      </w:r>
      <w:r w:rsidRPr="00D73E42">
        <w:rPr>
          <w:rFonts w:ascii="宋体" w:eastAsia="宋体" w:hAnsi="宋体" w:cs="宋体" w:hint="eastAsia"/>
          <w:color w:val="000000" w:themeColor="text1"/>
        </w:rPr>
        <w:t>②</w:t>
      </w:r>
      <w:r w:rsidRPr="00D73E42">
        <w:rPr>
          <w:rFonts w:ascii="宋体" w:eastAsia="宋体" w:hAnsi="宋体"/>
          <w:color w:val="000000" w:themeColor="text1"/>
        </w:rPr>
        <w:t>真正的青春应该学会掌握人生的方向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积极进取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这样我们的生命才能焕发迷人的光彩。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【感言续说】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示例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 w:cs="宋体" w:hint="eastAsia"/>
          <w:color w:val="000000" w:themeColor="text1"/>
        </w:rPr>
        <w:t>①</w:t>
      </w:r>
      <w:r w:rsidRPr="00D73E42">
        <w:rPr>
          <w:rFonts w:ascii="宋体" w:eastAsia="宋体" w:hAnsi="宋体"/>
          <w:color w:val="000000" w:themeColor="text1"/>
        </w:rPr>
        <w:t>风从水上吹过　留下粼粼的波纹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 w:cs="宋体" w:hint="eastAsia"/>
          <w:color w:val="000000" w:themeColor="text1"/>
        </w:rPr>
        <w:t>②</w:t>
      </w:r>
      <w:r w:rsidRPr="00D73E42">
        <w:rPr>
          <w:rFonts w:ascii="宋体" w:eastAsia="宋体" w:hAnsi="宋体"/>
          <w:color w:val="000000" w:themeColor="text1"/>
        </w:rPr>
        <w:t xml:space="preserve">骆驼从沙漠走过　留下深深的脚印　</w:t>
      </w:r>
      <w:r w:rsidRPr="00D73E42">
        <w:rPr>
          <w:rFonts w:ascii="宋体" w:eastAsia="宋体" w:hAnsi="宋体" w:cs="宋体" w:hint="eastAsia"/>
          <w:color w:val="000000" w:themeColor="text1"/>
        </w:rPr>
        <w:t>③</w:t>
      </w:r>
      <w:r w:rsidRPr="00D73E42">
        <w:rPr>
          <w:rFonts w:ascii="宋体" w:eastAsia="宋体" w:hAnsi="宋体"/>
          <w:color w:val="000000" w:themeColor="text1"/>
        </w:rPr>
        <w:t>流星从天空划过　留下闪闪的轨迹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二、阅读理解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7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要乐业。　凡职业都是有趣味的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只要你肯继续做下去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趣味自然会发生。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8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(1)</w:t>
      </w:r>
      <w:r w:rsidRPr="00D73E42">
        <w:rPr>
          <w:rFonts w:ascii="宋体" w:eastAsia="宋体" w:hAnsi="宋体"/>
          <w:color w:val="000000" w:themeColor="text1"/>
        </w:rPr>
        <w:t>语言通俗平易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如话家常。例句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总不能把四肢、五官都搁起不用。</w:t>
      </w:r>
      <w:r w:rsidRPr="00D73E42">
        <w:rPr>
          <w:rFonts w:ascii="宋体" w:eastAsia="宋体" w:hAnsi="宋体"/>
          <w:color w:val="000000" w:themeColor="text1"/>
        </w:rPr>
        <w:t>(2)</w:t>
      </w:r>
      <w:r w:rsidRPr="00D73E42">
        <w:rPr>
          <w:rFonts w:ascii="宋体" w:eastAsia="宋体" w:hAnsi="宋体"/>
          <w:color w:val="000000" w:themeColor="text1"/>
        </w:rPr>
        <w:t>注意与听众的现场交流。例句</w:t>
      </w:r>
      <w:r w:rsidRPr="00D73E42">
        <w:rPr>
          <w:rFonts w:ascii="宋体" w:eastAsia="宋体" w:hAnsi="宋体"/>
          <w:color w:val="000000" w:themeColor="text1"/>
        </w:rPr>
        <w:t>:</w:t>
      </w:r>
      <w:r w:rsidRPr="00D73E42">
        <w:rPr>
          <w:rFonts w:ascii="宋体" w:eastAsia="宋体" w:hAnsi="宋体"/>
          <w:color w:val="000000" w:themeColor="text1"/>
        </w:rPr>
        <w:t>我在这里喊破喉咙来讲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诸君扯直耳朵来听</w:t>
      </w:r>
      <w:r w:rsidRPr="00D73E42">
        <w:rPr>
          <w:rFonts w:ascii="宋体" w:eastAsia="宋体" w:hAnsi="宋体"/>
          <w:color w:val="000000" w:themeColor="text1"/>
        </w:rPr>
        <w:t>……</w:t>
      </w:r>
      <w:r w:rsidRPr="00D73E42">
        <w:rPr>
          <w:rFonts w:ascii="宋体" w:eastAsia="宋体" w:hAnsi="宋体"/>
          <w:color w:val="000000" w:themeColor="text1"/>
        </w:rPr>
        <w:t>须知苦乐全在主观的心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不在客观的事。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lastRenderedPageBreak/>
        <w:t>9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可以从解一道难题、制作一件手工品或完成一次家务劳动等方面来谈。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答案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略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10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示例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居里夫人从成吨的工业废渣中提炼镭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全国劳动模范徐虎在平凡的工作中默默奉献等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他们都体会到了职业的趣味。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11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也有很多的工作的确是辛苦的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如一些体力劳动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这是客观事实。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12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本题考查对文章中心论点的把握能力。确定本文的中心论点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首先要看文章题目。本文题目《说逆境》提示了本文的论题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然后通读全文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找出作者在文中对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逆境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的论述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将这些论述归纳、概括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从而确定本文的论点。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参考答案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逆境对人具有淬砺和磨炼的益处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挤压人反省反思反求诸己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会让人瞬间变得沉稳而成熟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激发人的智慧和力量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使人生发出更多更大更美好的希望。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13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本题考查对重点句子的理解。理解这句话的含义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要结合第</w:t>
      </w:r>
      <w:r w:rsidRPr="00D73E42">
        <w:rPr>
          <w:rFonts w:ascii="宋体" w:eastAsia="宋体" w:hAnsi="宋体" w:cs="宋体" w:hint="eastAsia"/>
          <w:color w:val="000000" w:themeColor="text1"/>
        </w:rPr>
        <w:t>⑤⑦</w:t>
      </w:r>
      <w:r w:rsidRPr="00D73E42">
        <w:rPr>
          <w:rFonts w:ascii="宋体" w:eastAsia="宋体" w:hAnsi="宋体"/>
          <w:color w:val="000000" w:themeColor="text1"/>
        </w:rPr>
        <w:t>段的论述。文中是写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走过逆境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后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回味过往的生活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轻轻摇摇头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显然是针对经历的逆境。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莞尔一笑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则是针对走过逆境后的感悟和体验。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参考答案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轻轻摇摇头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是感叹逆境带给自己的痛苦、磨难和深思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莞尔一笑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是因为走过逆境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自己会变得更加沉静而坚毅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变得更加沉稳而成熟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会获得一笔丰厚的精神财富。</w:t>
      </w:r>
      <w:r w:rsidRPr="00D73E42">
        <w:rPr>
          <w:rFonts w:ascii="宋体" w:eastAsia="宋体" w:hAnsi="宋体"/>
          <w:color w:val="000000" w:themeColor="text1"/>
        </w:rPr>
        <w:t>(</w:t>
      </w:r>
      <w:r w:rsidRPr="00D73E42">
        <w:rPr>
          <w:rFonts w:ascii="宋体" w:eastAsia="宋体" w:hAnsi="宋体"/>
          <w:color w:val="000000" w:themeColor="text1"/>
        </w:rPr>
        <w:t>意近即可</w:t>
      </w:r>
      <w:r w:rsidRPr="00D73E42">
        <w:rPr>
          <w:rFonts w:ascii="宋体" w:eastAsia="宋体" w:hAnsi="宋体"/>
          <w:color w:val="000000" w:themeColor="text1"/>
        </w:rPr>
        <w:t>)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14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本题考查对论证方法的辨析和作用的理解。第</w:t>
      </w:r>
      <w:r w:rsidRPr="00D73E42">
        <w:rPr>
          <w:rFonts w:ascii="宋体" w:eastAsia="宋体" w:hAnsi="宋体" w:cs="宋体" w:hint="eastAsia"/>
          <w:color w:val="000000" w:themeColor="text1"/>
        </w:rPr>
        <w:t>⑤</w:t>
      </w:r>
      <w:r w:rsidRPr="00D73E42">
        <w:rPr>
          <w:rFonts w:ascii="宋体" w:eastAsia="宋体" w:hAnsi="宋体"/>
          <w:color w:val="000000" w:themeColor="text1"/>
        </w:rPr>
        <w:t>段引用先哲、柳宗元、庄子的话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从论证方法上来看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是运用了道理论证。分析论证方法的作用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要指出证明了作者的什么观点。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参考答案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主要运用了道理论证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作者通过引用先哲、柳宗元、庄子的话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有力论证了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逆境和逆势力能激发出人的巨量潜能与惊人的爆发力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能让人变得沉静而坚毅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能赐予人一笔丰厚的精神财富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的观点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使论</w:t>
      </w:r>
      <w:r w:rsidRPr="00D73E42">
        <w:rPr>
          <w:rFonts w:ascii="宋体" w:eastAsia="宋体" w:hAnsi="宋体"/>
          <w:color w:val="000000" w:themeColor="text1"/>
        </w:rPr>
        <w:t>证具有说服力。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15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解析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解答本题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要结合作者写作本文的目的。本文作者着力论证的是经历逆境对人的益处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并不是要证明逆境优于顺境。因此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作者强调会选择顺境而拒绝逆境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这与他对逆境的观点并不矛盾。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参考答案</w:t>
      </w:r>
      <w:r w:rsidRPr="00D73E42">
        <w:rPr>
          <w:rFonts w:ascii="宋体" w:eastAsia="宋体" w:hAnsi="宋体"/>
          <w:color w:val="000000" w:themeColor="text1"/>
        </w:rPr>
        <w:t xml:space="preserve"> </w:t>
      </w:r>
      <w:r w:rsidRPr="00D73E42">
        <w:rPr>
          <w:rFonts w:ascii="宋体" w:eastAsia="宋体" w:hAnsi="宋体"/>
          <w:color w:val="000000" w:themeColor="text1"/>
        </w:rPr>
        <w:t>不矛盾。因为当顺境和逆境同时存在时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我们自然会选择顺境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但当我们遭逢逆境时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也不必垂头丧气、悲观失望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要正视逆境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善待逆境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使自己在逆境中变得更加沉静而坚毅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变得更加沉稳而成熟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从而获得一笔丰厚的精神财富。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16</w:t>
      </w:r>
      <w:r w:rsidRPr="00D73E42">
        <w:rPr>
          <w:rFonts w:ascii="宋体" w:eastAsia="宋体" w:hAnsi="宋体" w:cs="Times New Roman"/>
          <w:color w:val="000000" w:themeColor="text1"/>
        </w:rPr>
        <w:t>.“</w:t>
      </w:r>
      <w:r w:rsidRPr="00D73E42">
        <w:rPr>
          <w:rFonts w:ascii="宋体" w:eastAsia="宋体" w:hAnsi="宋体"/>
          <w:color w:val="000000" w:themeColor="text1"/>
        </w:rPr>
        <w:t>时有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意思是</w:t>
      </w:r>
      <w:r w:rsidRPr="00D73E42">
        <w:rPr>
          <w:rFonts w:ascii="宋体" w:eastAsia="宋体" w:hAnsi="宋体" w:cs="Times New Roman"/>
          <w:color w:val="000000" w:themeColor="text1"/>
        </w:rPr>
        <w:t>“</w:t>
      </w:r>
      <w:r w:rsidRPr="00D73E42">
        <w:rPr>
          <w:rFonts w:ascii="宋体" w:eastAsia="宋体" w:hAnsi="宋体"/>
          <w:color w:val="000000" w:themeColor="text1"/>
        </w:rPr>
        <w:t>不时地有</w:t>
      </w:r>
      <w:r w:rsidRPr="00D73E42">
        <w:rPr>
          <w:rFonts w:ascii="宋体" w:eastAsia="宋体" w:hAnsi="宋体" w:cs="Times New Roman"/>
          <w:color w:val="000000" w:themeColor="text1"/>
        </w:rPr>
        <w:t>”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诗人船行在阴暗的天气、单调的景色中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岸边不时有野花闪现眼前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明丽</w:t>
      </w:r>
      <w:r w:rsidRPr="00D73E42">
        <w:rPr>
          <w:rFonts w:ascii="宋体" w:eastAsia="宋体" w:hAnsi="宋体"/>
          <w:color w:val="000000" w:themeColor="text1"/>
        </w:rPr>
        <w:t>的色彩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必然让人眼前一亮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表达了一种惊喜、愉悦之情。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17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r w:rsidRPr="00D73E42">
        <w:rPr>
          <w:rFonts w:ascii="宋体" w:eastAsia="宋体" w:hAnsi="宋体"/>
          <w:color w:val="000000" w:themeColor="text1"/>
        </w:rPr>
        <w:t>这两句写了诗人傍晚泊舟古祠边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在古祠之中静观外面风吹雨打</w:t>
      </w:r>
      <w:r w:rsidRPr="00D73E42">
        <w:rPr>
          <w:rFonts w:ascii="宋体" w:eastAsia="宋体" w:hAnsi="宋体"/>
          <w:color w:val="000000" w:themeColor="text1"/>
        </w:rPr>
        <w:t>,</w:t>
      </w:r>
      <w:r w:rsidRPr="00D73E42">
        <w:rPr>
          <w:rFonts w:ascii="宋体" w:eastAsia="宋体" w:hAnsi="宋体"/>
          <w:color w:val="000000" w:themeColor="text1"/>
        </w:rPr>
        <w:t>河水起伏上涨的情景。流露出诗人超然物外的从容心境。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color w:val="000000" w:themeColor="text1"/>
        </w:rPr>
        <w:t>三、写作</w:t>
      </w:r>
    </w:p>
    <w:p w:rsidR="00242CA4" w:rsidRPr="00D73E42" w:rsidRDefault="00EE593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D73E42">
        <w:rPr>
          <w:rFonts w:ascii="宋体" w:eastAsia="宋体" w:hAnsi="宋体"/>
          <w:b/>
          <w:color w:val="000000" w:themeColor="text1"/>
        </w:rPr>
        <w:t>18</w:t>
      </w:r>
      <w:r w:rsidRPr="00D73E42">
        <w:rPr>
          <w:rFonts w:ascii="宋体" w:eastAsia="宋体" w:hAnsi="宋体" w:cs="Times New Roman"/>
          <w:color w:val="000000" w:themeColor="text1"/>
        </w:rPr>
        <w:t>.</w:t>
      </w:r>
      <w:bookmarkStart w:id="0" w:name="_GoBack"/>
      <w:bookmarkEnd w:id="0"/>
      <w:r w:rsidRPr="00D73E42">
        <w:rPr>
          <w:rFonts w:ascii="宋体" w:eastAsia="宋体" w:hAnsi="宋体"/>
          <w:color w:val="000000" w:themeColor="text1"/>
        </w:rPr>
        <w:t>略</w:t>
      </w:r>
    </w:p>
    <w:p w:rsidR="00242CA4" w:rsidRPr="00D73E42" w:rsidRDefault="00242CA4">
      <w:pPr>
        <w:rPr>
          <w:rFonts w:ascii="宋体" w:eastAsia="宋体" w:hAnsi="宋体"/>
          <w:color w:val="000000" w:themeColor="text1"/>
        </w:rPr>
      </w:pPr>
    </w:p>
    <w:sectPr w:rsidR="00242CA4" w:rsidRPr="00D73E42" w:rsidSect="00242C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936" w:rsidRDefault="00EE5936" w:rsidP="00D73E42">
      <w:r>
        <w:separator/>
      </w:r>
    </w:p>
  </w:endnote>
  <w:endnote w:type="continuationSeparator" w:id="1">
    <w:p w:rsidR="00EE5936" w:rsidRDefault="00EE5936" w:rsidP="00D73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E42" w:rsidRDefault="00D73E42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E42" w:rsidRPr="00D73E42" w:rsidRDefault="00D73E42" w:rsidP="00D73E42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E42" w:rsidRDefault="00D73E4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936" w:rsidRDefault="00EE5936" w:rsidP="00D73E42">
      <w:r>
        <w:separator/>
      </w:r>
    </w:p>
  </w:footnote>
  <w:footnote w:type="continuationSeparator" w:id="1">
    <w:p w:rsidR="00EE5936" w:rsidRDefault="00EE5936" w:rsidP="00D73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E42" w:rsidRDefault="00D73E42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E42" w:rsidRDefault="00D73E42" w:rsidP="00D73E42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E42" w:rsidRDefault="00D73E4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824C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2CA4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325DF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3E42"/>
    <w:rsid w:val="00D824C7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936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F543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242CA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242CA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242CA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242CA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242CA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242CA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242CA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242CA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242CA4"/>
    <w:pPr>
      <w:spacing w:after="180"/>
    </w:pPr>
  </w:style>
  <w:style w:type="paragraph" w:styleId="2">
    <w:name w:val="List Bullet 2"/>
    <w:basedOn w:val="a0"/>
    <w:uiPriority w:val="99"/>
    <w:qFormat/>
    <w:rsid w:val="00242CA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242CA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242CA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242CA4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242CA4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242CA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242CA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242CA4"/>
    <w:rPr>
      <w:b/>
      <w:bCs/>
    </w:rPr>
  </w:style>
  <w:style w:type="character" w:styleId="ab">
    <w:name w:val="page number"/>
    <w:basedOn w:val="a1"/>
    <w:qFormat/>
    <w:rsid w:val="00242CA4"/>
  </w:style>
  <w:style w:type="character" w:styleId="ac">
    <w:name w:val="Emphasis"/>
    <w:uiPriority w:val="20"/>
    <w:qFormat/>
    <w:rsid w:val="00242CA4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242CA4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242CA4"/>
    <w:rPr>
      <w:vertAlign w:val="superscript"/>
    </w:rPr>
  </w:style>
  <w:style w:type="table" w:styleId="af">
    <w:name w:val="Table Grid"/>
    <w:basedOn w:val="a2"/>
    <w:uiPriority w:val="59"/>
    <w:qFormat/>
    <w:rsid w:val="00242CA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242CA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242CA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242CA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242CA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242CA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242CA4"/>
  </w:style>
  <w:style w:type="paragraph" w:styleId="af0">
    <w:name w:val="Quote"/>
    <w:basedOn w:val="a0"/>
    <w:next w:val="a0"/>
    <w:link w:val="Char4"/>
    <w:uiPriority w:val="29"/>
    <w:qFormat/>
    <w:rsid w:val="00242CA4"/>
    <w:rPr>
      <w:i/>
    </w:rPr>
  </w:style>
  <w:style w:type="character" w:customStyle="1" w:styleId="Char4">
    <w:name w:val="引用 Char"/>
    <w:link w:val="af0"/>
    <w:uiPriority w:val="29"/>
    <w:qFormat/>
    <w:rsid w:val="00242CA4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242CA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242CA4"/>
    <w:rPr>
      <w:lang w:val="en-US"/>
    </w:rPr>
  </w:style>
  <w:style w:type="paragraph" w:customStyle="1" w:styleId="Char30">
    <w:name w:val="Char3"/>
    <w:basedOn w:val="a0"/>
    <w:qFormat/>
    <w:rsid w:val="00242CA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242CA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242CA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242CA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242CA4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242CA4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242CA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242CA4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242CA4"/>
    <w:rPr>
      <w:sz w:val="18"/>
      <w:szCs w:val="18"/>
    </w:rPr>
  </w:style>
  <w:style w:type="character" w:customStyle="1" w:styleId="Char10">
    <w:name w:val="脚注文本 Char1"/>
    <w:basedOn w:val="a1"/>
    <w:qFormat/>
    <w:rsid w:val="00242CA4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242CA4"/>
    <w:pPr>
      <w:outlineLvl w:val="1"/>
    </w:pPr>
  </w:style>
  <w:style w:type="paragraph" w:customStyle="1" w:styleId="af3">
    <w:name w:val="二级章节"/>
    <w:basedOn w:val="a0"/>
    <w:qFormat/>
    <w:rsid w:val="00242CA4"/>
    <w:pPr>
      <w:outlineLvl w:val="2"/>
    </w:pPr>
  </w:style>
  <w:style w:type="paragraph" w:styleId="af4">
    <w:name w:val="header"/>
    <w:basedOn w:val="a0"/>
    <w:rsid w:val="00242CA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D73E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D73E4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3522883-D216-4533-859C-50CCC15539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7</Pages>
  <Words>910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2018-12-07T02:39:00Z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