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467" w:rsidRPr="00103FE0" w:rsidRDefault="00174615" w:rsidP="00103FE0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03FE0">
        <w:rPr>
          <w:rFonts w:ascii="宋体" w:eastAsia="宋体" w:hAnsi="宋体"/>
          <w:b/>
          <w:color w:val="FF0000"/>
          <w:sz w:val="28"/>
        </w:rPr>
        <w:t>第五单元测评</w:t>
      </w:r>
    </w:p>
    <w:p w:rsidR="00AD1467" w:rsidRPr="00103FE0" w:rsidRDefault="00174615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时间</w:t>
      </w:r>
      <w:r w:rsidRPr="00103FE0">
        <w:rPr>
          <w:rFonts w:ascii="宋体" w:eastAsia="宋体" w:hAnsi="宋体"/>
          <w:color w:val="000000" w:themeColor="text1"/>
        </w:rPr>
        <w:t>:90</w:t>
      </w:r>
      <w:r w:rsidRPr="00103FE0">
        <w:rPr>
          <w:rFonts w:ascii="宋体" w:eastAsia="宋体" w:hAnsi="宋体"/>
          <w:color w:val="000000" w:themeColor="text1"/>
        </w:rPr>
        <w:t>分钟</w:t>
      </w:r>
      <w:r w:rsidRPr="00103FE0">
        <w:rPr>
          <w:rFonts w:ascii="宋体" w:eastAsia="宋体" w:hAnsi="宋体"/>
          <w:color w:val="000000" w:themeColor="text1"/>
        </w:rPr>
        <w:t xml:space="preserve">　</w:t>
      </w:r>
      <w:r w:rsidRPr="00103FE0">
        <w:rPr>
          <w:rFonts w:ascii="宋体" w:eastAsia="宋体" w:hAnsi="宋体"/>
          <w:color w:val="000000" w:themeColor="text1"/>
        </w:rPr>
        <w:t>满分</w:t>
      </w:r>
      <w:r w:rsidRPr="00103FE0">
        <w:rPr>
          <w:rFonts w:ascii="宋体" w:eastAsia="宋体" w:hAnsi="宋体"/>
          <w:color w:val="000000" w:themeColor="text1"/>
        </w:rPr>
        <w:t>:120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一、积累与运用</w:t>
      </w:r>
      <w:r w:rsidRPr="00103FE0">
        <w:rPr>
          <w:rFonts w:ascii="宋体" w:eastAsia="宋体" w:hAnsi="宋体"/>
          <w:color w:val="000000" w:themeColor="text1"/>
        </w:rPr>
        <w:t>(24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下列词语中加点字的注音全部正确的一项是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 xml:space="preserve">　　</w:t>
      </w:r>
      <w:r w:rsidRPr="00103FE0">
        <w:rPr>
          <w:rFonts w:ascii="宋体" w:eastAsia="宋体" w:hAnsi="宋体"/>
          <w:color w:val="000000" w:themeColor="text1"/>
        </w:rPr>
        <w:t>)(3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  <w:em w:val="dot"/>
        </w:rPr>
        <w:t>玄</w:t>
      </w:r>
      <w:r w:rsidRPr="00103FE0">
        <w:rPr>
          <w:rFonts w:ascii="宋体" w:eastAsia="宋体" w:hAnsi="宋体"/>
          <w:color w:val="000000" w:themeColor="text1"/>
        </w:rPr>
        <w:t>虚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xuán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 xml:space="preserve">　　　　</w:t>
      </w:r>
      <w:r w:rsidRPr="00103FE0">
        <w:rPr>
          <w:rFonts w:ascii="宋体" w:eastAsia="宋体" w:hAnsi="宋体"/>
          <w:color w:val="000000" w:themeColor="text1"/>
          <w:em w:val="dot"/>
        </w:rPr>
        <w:t>豢</w:t>
      </w:r>
      <w:r w:rsidRPr="00103FE0">
        <w:rPr>
          <w:rFonts w:ascii="宋体" w:eastAsia="宋体" w:hAnsi="宋体"/>
          <w:color w:val="000000" w:themeColor="text1"/>
        </w:rPr>
        <w:t>养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huàn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 xml:space="preserve">　　　　</w:t>
      </w:r>
      <w:r w:rsidRPr="00103FE0">
        <w:rPr>
          <w:rFonts w:ascii="宋体" w:eastAsia="宋体" w:hAnsi="宋体"/>
          <w:color w:val="000000" w:themeColor="text1"/>
          <w:em w:val="dot"/>
        </w:rPr>
        <w:t>彷</w:t>
      </w:r>
      <w:r w:rsidRPr="00103FE0">
        <w:rPr>
          <w:rFonts w:ascii="宋体" w:eastAsia="宋体" w:hAnsi="宋体"/>
          <w:color w:val="000000" w:themeColor="text1"/>
        </w:rPr>
        <w:t>徨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fáng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 xml:space="preserve">　　　　</w:t>
      </w:r>
      <w:r w:rsidRPr="00103FE0">
        <w:rPr>
          <w:rFonts w:ascii="宋体" w:eastAsia="宋体" w:hAnsi="宋体"/>
          <w:color w:val="000000" w:themeColor="text1"/>
        </w:rPr>
        <w:t>腐草为</w:t>
      </w:r>
      <w:r w:rsidRPr="00103FE0">
        <w:rPr>
          <w:rFonts w:ascii="宋体" w:eastAsia="宋体" w:hAnsi="宋体"/>
          <w:color w:val="000000" w:themeColor="text1"/>
          <w:em w:val="dot"/>
        </w:rPr>
        <w:t>萤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yíng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  <w:em w:val="dot"/>
        </w:rPr>
        <w:t>亵</w:t>
      </w:r>
      <w:r w:rsidRPr="00103FE0">
        <w:rPr>
          <w:rFonts w:ascii="宋体" w:eastAsia="宋体" w:hAnsi="宋体"/>
          <w:color w:val="000000" w:themeColor="text1"/>
        </w:rPr>
        <w:t>渎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xiè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  <w:em w:val="dot"/>
        </w:rPr>
        <w:t>省</w:t>
      </w:r>
      <w:r w:rsidRPr="00103FE0">
        <w:rPr>
          <w:rFonts w:ascii="宋体" w:eastAsia="宋体" w:hAnsi="宋体"/>
          <w:color w:val="000000" w:themeColor="text1"/>
        </w:rPr>
        <w:t>悟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xǐng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  <w:em w:val="dot"/>
        </w:rPr>
        <w:t>嗤</w:t>
      </w:r>
      <w:r w:rsidRPr="00103FE0">
        <w:rPr>
          <w:rFonts w:ascii="宋体" w:eastAsia="宋体" w:hAnsi="宋体"/>
          <w:color w:val="000000" w:themeColor="text1"/>
        </w:rPr>
        <w:t>笑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chī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  <w:em w:val="dot"/>
        </w:rPr>
        <w:t>孜</w:t>
      </w:r>
      <w:r w:rsidRPr="00103FE0">
        <w:rPr>
          <w:rFonts w:ascii="宋体" w:eastAsia="宋体" w:hAnsi="宋体"/>
          <w:color w:val="000000" w:themeColor="text1"/>
        </w:rPr>
        <w:t>孜不倦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zī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虚</w:t>
      </w:r>
      <w:r w:rsidRPr="00103FE0">
        <w:rPr>
          <w:rFonts w:ascii="宋体" w:eastAsia="宋体" w:hAnsi="宋体"/>
          <w:color w:val="000000" w:themeColor="text1"/>
          <w:em w:val="dot"/>
        </w:rPr>
        <w:t>妄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wàng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  <w:em w:val="dot"/>
        </w:rPr>
        <w:t>嗔</w:t>
      </w:r>
      <w:r w:rsidRPr="00103FE0">
        <w:rPr>
          <w:rFonts w:ascii="宋体" w:eastAsia="宋体" w:hAnsi="宋体"/>
          <w:color w:val="000000" w:themeColor="text1"/>
        </w:rPr>
        <w:t>怒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chēn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  <w:em w:val="dot"/>
        </w:rPr>
        <w:t>诓</w:t>
      </w:r>
      <w:r w:rsidRPr="00103FE0">
        <w:rPr>
          <w:rFonts w:ascii="宋体" w:eastAsia="宋体" w:hAnsi="宋体"/>
          <w:color w:val="000000" w:themeColor="text1"/>
        </w:rPr>
        <w:t>骗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kuàng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苦心孤</w:t>
      </w:r>
      <w:r w:rsidRPr="00103FE0">
        <w:rPr>
          <w:rFonts w:ascii="宋体" w:eastAsia="宋体" w:hAnsi="宋体"/>
          <w:color w:val="000000" w:themeColor="text1"/>
          <w:em w:val="dot"/>
        </w:rPr>
        <w:t>诣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yì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D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  <w:em w:val="dot"/>
        </w:rPr>
        <w:t>懦</w:t>
      </w:r>
      <w:r w:rsidRPr="00103FE0">
        <w:rPr>
          <w:rFonts w:ascii="宋体" w:eastAsia="宋体" w:hAnsi="宋体"/>
          <w:color w:val="000000" w:themeColor="text1"/>
        </w:rPr>
        <w:t>夫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nuò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压</w:t>
      </w:r>
      <w:r w:rsidRPr="00103FE0">
        <w:rPr>
          <w:rFonts w:ascii="宋体" w:eastAsia="宋体" w:hAnsi="宋体"/>
          <w:color w:val="000000" w:themeColor="text1"/>
          <w:em w:val="dot"/>
        </w:rPr>
        <w:t>榨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zà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  <w:em w:val="dot"/>
        </w:rPr>
        <w:t>渺</w:t>
      </w:r>
      <w:r w:rsidRPr="00103FE0">
        <w:rPr>
          <w:rFonts w:ascii="宋体" w:eastAsia="宋体" w:hAnsi="宋体"/>
          <w:color w:val="000000" w:themeColor="text1"/>
        </w:rPr>
        <w:t>茫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miǎo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中流</w:t>
      </w:r>
      <w:r w:rsidRPr="00103FE0">
        <w:rPr>
          <w:rFonts w:ascii="宋体" w:eastAsia="宋体" w:hAnsi="宋体"/>
          <w:color w:val="000000" w:themeColor="text1"/>
          <w:em w:val="dot"/>
        </w:rPr>
        <w:t>砥</w:t>
      </w:r>
      <w:r w:rsidRPr="00103FE0">
        <w:rPr>
          <w:rFonts w:ascii="宋体" w:eastAsia="宋体" w:hAnsi="宋体"/>
          <w:color w:val="000000" w:themeColor="text1"/>
        </w:rPr>
        <w:t>柱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dǐ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2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下列词语的书写完全正确的一项是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 xml:space="preserve">　　</w:t>
      </w:r>
      <w:r w:rsidRPr="00103FE0">
        <w:rPr>
          <w:rFonts w:ascii="宋体" w:eastAsia="宋体" w:hAnsi="宋体"/>
          <w:color w:val="000000" w:themeColor="text1"/>
        </w:rPr>
        <w:t>)(3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遁词　　　　愕然　　　　辨伪去妄　　　　怒不可遏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翩然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澜语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头晕目眩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前仆后继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灌溉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沉湎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义愤填膺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历尽心血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D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狡黠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停滞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走头无路</w:t>
      </w: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自欺欺人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3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下列句子中加点成语运用不正确的一项是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 xml:space="preserve">　　</w:t>
      </w:r>
      <w:r w:rsidRPr="00103FE0">
        <w:rPr>
          <w:rFonts w:ascii="宋体" w:eastAsia="宋体" w:hAnsi="宋体"/>
          <w:color w:val="000000" w:themeColor="text1"/>
        </w:rPr>
        <w:t>)(3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伯恩斯坦把美国爵士乐与欧洲交响乐结合得</w:t>
      </w:r>
      <w:r w:rsidRPr="00103FE0">
        <w:rPr>
          <w:rFonts w:ascii="宋体" w:eastAsia="宋体" w:hAnsi="宋体"/>
          <w:color w:val="000000" w:themeColor="text1"/>
          <w:em w:val="dot"/>
        </w:rPr>
        <w:t>天衣无缝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企业家将要开发新项目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附近的村民对此</w:t>
      </w:r>
      <w:r w:rsidRPr="00103FE0">
        <w:rPr>
          <w:rFonts w:ascii="宋体" w:eastAsia="宋体" w:hAnsi="宋体"/>
          <w:color w:val="000000" w:themeColor="text1"/>
          <w:em w:val="dot"/>
        </w:rPr>
        <w:t>望眼欲穿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我们的语文老师被评为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学生最爱戴的老师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这个称号她</w:t>
      </w:r>
      <w:r w:rsidRPr="00103FE0">
        <w:rPr>
          <w:rFonts w:ascii="宋体" w:eastAsia="宋体" w:hAnsi="宋体"/>
          <w:color w:val="000000" w:themeColor="text1"/>
          <w:em w:val="dot"/>
        </w:rPr>
        <w:t>当之无愧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D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小明在市里取得了作文大赛一等奖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</w:t>
      </w:r>
      <w:r w:rsidRPr="00103FE0">
        <w:rPr>
          <w:rFonts w:ascii="宋体" w:eastAsia="宋体" w:hAnsi="宋体"/>
          <w:color w:val="000000" w:themeColor="text1"/>
          <w:em w:val="dot"/>
        </w:rPr>
        <w:t>重蹈覆辙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又在省里面获得了大奖。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4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下列句子中没有语病的一项是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 xml:space="preserve">　　</w:t>
      </w:r>
      <w:r w:rsidRPr="00103FE0">
        <w:rPr>
          <w:rFonts w:ascii="宋体" w:eastAsia="宋体" w:hAnsi="宋体"/>
          <w:color w:val="000000" w:themeColor="text1"/>
        </w:rPr>
        <w:t>)(3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随着我市水质量的明显提高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全市上下居民治水的信心更加果断了。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随着共享单车的广泛使用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怎样规范停放成为群众谈论热议的话题。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来自中国、加拿大和美国的科学家团队首次在琥珀中发现了雏鸟标本。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D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在深圳国际会展中心建成后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将成为世界上最大的会展中心。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5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下列语句的顺序排列正确的一项是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 xml:space="preserve">　　</w:t>
      </w:r>
      <w:r w:rsidRPr="00103FE0">
        <w:rPr>
          <w:rFonts w:ascii="宋体" w:eastAsia="宋体" w:hAnsi="宋体"/>
          <w:color w:val="000000" w:themeColor="text1"/>
        </w:rPr>
        <w:t>)(3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如此一直想下去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一直记下去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到当时所能想到的意思都记下来为止。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再在其中理出一个线索和次第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另领取一张纸条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顺着这个线索和次第用小标题写成一个纲要。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在定了题目之后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我取一张纸条摆在前面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根据题目</w:t>
      </w:r>
      <w:r w:rsidRPr="00103FE0">
        <w:rPr>
          <w:rFonts w:ascii="宋体" w:eastAsia="宋体" w:hAnsi="宋体"/>
          <w:color w:val="000000" w:themeColor="text1"/>
        </w:rPr>
        <w:t>展开联想。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④</w:t>
      </w:r>
      <w:r w:rsidRPr="00103FE0">
        <w:rPr>
          <w:rFonts w:ascii="宋体" w:eastAsia="宋体" w:hAnsi="宋体"/>
          <w:color w:val="000000" w:themeColor="text1"/>
        </w:rPr>
        <w:t>想时全凭心理学家所谓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自由联想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不拘大小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不问次序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想得一点意思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就用三五个字的小标题写在纸条上。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 w:cs="宋体" w:hint="eastAsia"/>
          <w:color w:val="000000" w:themeColor="text1"/>
        </w:rPr>
        <w:t>④③①②</w:t>
      </w:r>
      <w:r w:rsidRPr="00103FE0">
        <w:rPr>
          <w:rFonts w:ascii="宋体" w:eastAsia="宋体" w:hAnsi="宋体"/>
          <w:color w:val="000000" w:themeColor="text1"/>
        </w:rPr>
        <w:t xml:space="preserve">　　　　　　</w:t>
      </w: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 w:cs="宋体" w:hint="eastAsia"/>
          <w:color w:val="000000" w:themeColor="text1"/>
        </w:rPr>
        <w:t>③④①②</w:t>
      </w:r>
      <w:r w:rsidRPr="00103FE0">
        <w:rPr>
          <w:rFonts w:ascii="宋体" w:eastAsia="宋体" w:hAnsi="宋体"/>
          <w:color w:val="000000" w:themeColor="text1"/>
        </w:rPr>
        <w:t xml:space="preserve">　　　　　　</w:t>
      </w: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 w:cs="宋体" w:hint="eastAsia"/>
          <w:color w:val="000000" w:themeColor="text1"/>
        </w:rPr>
        <w:t>④③②①</w:t>
      </w:r>
      <w:r w:rsidRPr="00103FE0">
        <w:rPr>
          <w:rFonts w:ascii="宋体" w:eastAsia="宋体" w:hAnsi="宋体"/>
          <w:color w:val="000000" w:themeColor="text1"/>
        </w:rPr>
        <w:t xml:space="preserve">　　　　　　</w:t>
      </w:r>
      <w:r w:rsidRPr="00103FE0">
        <w:rPr>
          <w:rFonts w:ascii="宋体" w:eastAsia="宋体" w:hAnsi="宋体"/>
          <w:color w:val="000000" w:themeColor="text1"/>
        </w:rPr>
        <w:t>D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 w:cs="宋体" w:hint="eastAsia"/>
          <w:color w:val="000000" w:themeColor="text1"/>
        </w:rPr>
        <w:t>③④②①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6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综合性学习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阅读下面的材料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完成后面的题目。</w:t>
      </w:r>
      <w:r w:rsidRPr="00103FE0">
        <w:rPr>
          <w:rFonts w:ascii="宋体" w:eastAsia="宋体" w:hAnsi="宋体"/>
          <w:color w:val="000000" w:themeColor="text1"/>
        </w:rPr>
        <w:t>(9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 xml:space="preserve">益阳新闻网讯　</w:t>
      </w:r>
      <w:r w:rsidRPr="00103FE0">
        <w:rPr>
          <w:rFonts w:ascii="宋体" w:eastAsia="宋体" w:hAnsi="宋体"/>
          <w:color w:val="000000" w:themeColor="text1"/>
        </w:rPr>
        <w:t>5</w:t>
      </w:r>
      <w:r w:rsidRPr="00103FE0">
        <w:rPr>
          <w:rFonts w:ascii="宋体" w:eastAsia="宋体" w:hAnsi="宋体"/>
          <w:color w:val="000000" w:themeColor="text1"/>
        </w:rPr>
        <w:t>月</w:t>
      </w:r>
      <w:r w:rsidRPr="00103FE0">
        <w:rPr>
          <w:rFonts w:ascii="宋体" w:eastAsia="宋体" w:hAnsi="宋体"/>
          <w:color w:val="000000" w:themeColor="text1"/>
        </w:rPr>
        <w:t>28</w:t>
      </w:r>
      <w:r w:rsidRPr="00103FE0">
        <w:rPr>
          <w:rFonts w:ascii="宋体" w:eastAsia="宋体" w:hAnsi="宋体"/>
          <w:color w:val="000000" w:themeColor="text1"/>
        </w:rPr>
        <w:t>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市博物馆举行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乐享传统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粽爱端午</w:t>
      </w:r>
      <w:r w:rsidRPr="00103FE0">
        <w:rPr>
          <w:rFonts w:ascii="宋体" w:eastAsia="宋体" w:hAnsi="宋体" w:cs="Times New Roman"/>
          <w:color w:val="000000" w:themeColor="text1"/>
        </w:rPr>
        <w:t>——</w:t>
      </w:r>
      <w:r w:rsidRPr="00103FE0">
        <w:rPr>
          <w:rFonts w:ascii="宋体" w:eastAsia="宋体" w:hAnsi="宋体"/>
          <w:color w:val="000000" w:themeColor="text1"/>
        </w:rPr>
        <w:t>我们的节日端午节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活动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吸引了省商务厅</w:t>
      </w:r>
      <w:r w:rsidRPr="00103FE0">
        <w:rPr>
          <w:rFonts w:ascii="宋体" w:eastAsia="宋体" w:hAnsi="宋体"/>
          <w:color w:val="000000" w:themeColor="text1"/>
        </w:rPr>
        <w:t>2017</w:t>
      </w:r>
      <w:r w:rsidRPr="00103FE0">
        <w:rPr>
          <w:rFonts w:ascii="宋体" w:eastAsia="宋体" w:hAnsi="宋体"/>
          <w:color w:val="000000" w:themeColor="text1"/>
        </w:rPr>
        <w:t>非洲国家民族政策与实践研修班的</w:t>
      </w:r>
      <w:r w:rsidRPr="00103FE0">
        <w:rPr>
          <w:rFonts w:ascii="宋体" w:eastAsia="宋体" w:hAnsi="宋体"/>
          <w:color w:val="000000" w:themeColor="text1"/>
        </w:rPr>
        <w:t>19</w:t>
      </w:r>
      <w:r w:rsidRPr="00103FE0">
        <w:rPr>
          <w:rFonts w:ascii="宋体" w:eastAsia="宋体" w:hAnsi="宋体"/>
          <w:color w:val="000000" w:themeColor="text1"/>
        </w:rPr>
        <w:t>名学员参加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来自南苏丹的彼得</w:t>
      </w:r>
      <w:r w:rsidRPr="00103FE0">
        <w:rPr>
          <w:rFonts w:ascii="宋体" w:eastAsia="宋体" w:hAnsi="宋体" w:cs="Times New Roman"/>
          <w:color w:val="000000" w:themeColor="text1"/>
        </w:rPr>
        <w:t>·</w:t>
      </w:r>
      <w:r w:rsidRPr="00103FE0">
        <w:rPr>
          <w:rFonts w:ascii="宋体" w:eastAsia="宋体" w:hAnsi="宋体"/>
          <w:color w:val="000000" w:themeColor="text1"/>
        </w:rPr>
        <w:t>库阿奇包出了一个像样的粽子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开心得合不拢嘴。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(1)</w:t>
      </w:r>
      <w:r w:rsidRPr="00103FE0">
        <w:rPr>
          <w:rFonts w:ascii="宋体" w:eastAsia="宋体" w:hAnsi="宋体"/>
          <w:color w:val="000000" w:themeColor="text1"/>
        </w:rPr>
        <w:t>学校派你作为小记者去采访彼得</w:t>
      </w:r>
      <w:r w:rsidRPr="00103FE0">
        <w:rPr>
          <w:rFonts w:ascii="宋体" w:eastAsia="宋体" w:hAnsi="宋体" w:cs="Times New Roman"/>
          <w:color w:val="000000" w:themeColor="text1"/>
        </w:rPr>
        <w:t>·</w:t>
      </w:r>
      <w:r w:rsidRPr="00103FE0">
        <w:rPr>
          <w:rFonts w:ascii="宋体" w:eastAsia="宋体" w:hAnsi="宋体"/>
          <w:color w:val="000000" w:themeColor="text1"/>
        </w:rPr>
        <w:t>库阿奇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请准备三个采访问题。</w:t>
      </w:r>
      <w:r w:rsidRPr="00103FE0">
        <w:rPr>
          <w:rFonts w:ascii="宋体" w:eastAsia="宋体" w:hAnsi="宋体"/>
          <w:color w:val="000000" w:themeColor="text1"/>
        </w:rPr>
        <w:t>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(2)</w:t>
      </w:r>
      <w:r w:rsidRPr="00103FE0">
        <w:rPr>
          <w:rFonts w:ascii="宋体" w:eastAsia="宋体" w:hAnsi="宋体"/>
          <w:color w:val="000000" w:themeColor="text1"/>
        </w:rPr>
        <w:t>晓刚家过端午节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奶奶要亲自包粽子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妈妈说自己包太麻烦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不如到市场买。假如你是晓刚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将怎样劝说妈妈</w:t>
      </w:r>
      <w:r w:rsidRPr="00103FE0">
        <w:rPr>
          <w:rFonts w:ascii="宋体" w:eastAsia="宋体" w:hAnsi="宋体"/>
          <w:color w:val="000000" w:themeColor="text1"/>
        </w:rPr>
        <w:t>?(6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二、阅读理解</w:t>
      </w:r>
      <w:r w:rsidRPr="00103FE0">
        <w:rPr>
          <w:rFonts w:ascii="宋体" w:eastAsia="宋体" w:hAnsi="宋体"/>
          <w:color w:val="000000" w:themeColor="text1"/>
        </w:rPr>
        <w:t>(46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一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>阅读下面的文字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完成第</w:t>
      </w:r>
      <w:r w:rsidRPr="00103FE0">
        <w:rPr>
          <w:rFonts w:ascii="宋体" w:eastAsia="宋体" w:hAnsi="宋体"/>
          <w:color w:val="000000" w:themeColor="text1"/>
        </w:rPr>
        <w:t>7~10</w:t>
      </w:r>
      <w:r w:rsidRPr="00103FE0">
        <w:rPr>
          <w:rFonts w:ascii="宋体" w:eastAsia="宋体" w:hAnsi="宋体"/>
          <w:color w:val="000000" w:themeColor="text1"/>
        </w:rPr>
        <w:t>题。</w:t>
      </w:r>
      <w:r w:rsidRPr="00103FE0">
        <w:rPr>
          <w:rFonts w:ascii="宋体" w:eastAsia="宋体" w:hAnsi="宋体"/>
          <w:color w:val="000000" w:themeColor="text1"/>
        </w:rPr>
        <w:t>(14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从公开的文字上看起来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/>
          <w:color w:val="000000" w:themeColor="text1"/>
        </w:rPr>
        <w:t>两年以前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我们</w:t>
      </w:r>
      <w:r w:rsidRPr="00103FE0">
        <w:rPr>
          <w:rFonts w:ascii="宋体" w:eastAsia="宋体" w:hAnsi="宋体"/>
          <w:color w:val="000000" w:themeColor="text1"/>
          <w:em w:val="dot"/>
        </w:rPr>
        <w:t>总</w:t>
      </w:r>
      <w:r w:rsidRPr="00103FE0">
        <w:rPr>
          <w:rFonts w:ascii="宋体" w:eastAsia="宋体" w:hAnsi="宋体"/>
          <w:color w:val="000000" w:themeColor="text1"/>
        </w:rPr>
        <w:t>自夸着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地大物博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是事实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不久就不再自夸了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  <w:em w:val="dot"/>
        </w:rPr>
        <w:t>只</w:t>
      </w:r>
      <w:r w:rsidRPr="00103FE0">
        <w:rPr>
          <w:rFonts w:ascii="宋体" w:eastAsia="宋体" w:hAnsi="宋体"/>
          <w:color w:val="000000" w:themeColor="text1"/>
        </w:rPr>
        <w:t>希望着国联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也是事实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现在是既不夸自己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也不信国联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改为</w:t>
      </w:r>
      <w:r w:rsidRPr="00103FE0">
        <w:rPr>
          <w:rFonts w:ascii="宋体" w:eastAsia="宋体" w:hAnsi="宋体"/>
          <w:color w:val="000000" w:themeColor="text1"/>
          <w:em w:val="dot"/>
        </w:rPr>
        <w:t>一味</w:t>
      </w:r>
      <w:r w:rsidRPr="00103FE0">
        <w:rPr>
          <w:rFonts w:ascii="宋体" w:eastAsia="宋体" w:hAnsi="宋体"/>
          <w:color w:val="000000" w:themeColor="text1"/>
        </w:rPr>
        <w:t>求神拜佛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怀古伤今了</w:t>
      </w:r>
      <w:r w:rsidRPr="00103FE0">
        <w:rPr>
          <w:rFonts w:ascii="宋体" w:eastAsia="宋体" w:hAnsi="宋体" w:cs="Times New Roman"/>
          <w:color w:val="000000" w:themeColor="text1"/>
        </w:rPr>
        <w:t>——</w:t>
      </w:r>
      <w:r w:rsidRPr="00103FE0">
        <w:rPr>
          <w:rFonts w:ascii="宋体" w:eastAsia="宋体" w:hAnsi="宋体"/>
          <w:color w:val="000000" w:themeColor="text1"/>
        </w:rPr>
        <w:t>却也是事实。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于是有人慨叹曰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/>
          <w:color w:val="000000" w:themeColor="text1"/>
        </w:rPr>
        <w:t>中国人失掉自信力了。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如果单据这一点现象而论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自信其实是早就失掉了的。先前信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地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信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物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后来信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国联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都没有相信过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自己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。假使这也算一种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信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那也只能说中国人曾经有过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他信力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自从对国联失望之后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便把这他信力都失掉了。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④</w:t>
      </w:r>
      <w:r w:rsidRPr="00103FE0">
        <w:rPr>
          <w:rFonts w:ascii="宋体" w:eastAsia="宋体" w:hAnsi="宋体"/>
          <w:color w:val="000000" w:themeColor="text1"/>
        </w:rPr>
        <w:t>失掉了他信力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就会疑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一个转身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也许能够只相信了自己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倒是一条新生路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但不幸的是逐渐玄虚起来了。信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地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和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物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还是切实的东西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国联就渺茫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不过这还可以令人不久就省悟到依赖它的不可靠。一到求神拜佛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可就玄虚之至了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有益或是有害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一时就找不出分明的结果来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它可以令人更长久的麻醉着自己。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⑤</w:t>
      </w:r>
      <w:r w:rsidRPr="00103FE0">
        <w:rPr>
          <w:rFonts w:ascii="宋体" w:eastAsia="宋体" w:hAnsi="宋体"/>
          <w:color w:val="000000" w:themeColor="text1"/>
        </w:rPr>
        <w:t>中国人现在是在发展着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自欺力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⑥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自欺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也并非现在的新东西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现在只不过日见其明显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笼罩了一切罢了。然而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在这笼罩之下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我们有并不失掉自信力的中国人在。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⑦</w:t>
      </w:r>
      <w:r w:rsidRPr="00103FE0">
        <w:rPr>
          <w:rFonts w:ascii="宋体" w:eastAsia="宋体" w:hAnsi="宋体"/>
          <w:color w:val="000000" w:themeColor="text1"/>
        </w:rPr>
        <w:t>我们从古以来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就有埋头苦干的人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有拼命硬干的人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有为民请命的人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有舍身求法的人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……</w:t>
      </w:r>
      <w:r w:rsidRPr="00103FE0">
        <w:rPr>
          <w:rFonts w:ascii="宋体" w:eastAsia="宋体" w:hAnsi="宋体"/>
          <w:color w:val="000000" w:themeColor="text1"/>
        </w:rPr>
        <w:t>虽是等于为帝王将相作家谱的所谓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正史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也往往掩不住他们的光耀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这就是中国的脊梁。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⑧</w:t>
      </w:r>
      <w:r w:rsidRPr="00103FE0">
        <w:rPr>
          <w:rFonts w:ascii="宋体" w:eastAsia="宋体" w:hAnsi="宋体"/>
          <w:color w:val="000000" w:themeColor="text1"/>
        </w:rPr>
        <w:t>这一类的人们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就是现在也何尝少呢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他们有确信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不自欺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他们在前仆后继的战斗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不过一面总在被摧残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被抹杀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消灭于黑暗中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不能为大家所知道罢了。说中国人失掉了自信力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用以指一部分人则可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倘若加于全体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那简直是诬蔑。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⑨</w:t>
      </w:r>
      <w:r w:rsidRPr="00103FE0">
        <w:rPr>
          <w:rFonts w:ascii="宋体" w:eastAsia="宋体" w:hAnsi="宋体"/>
          <w:color w:val="000000" w:themeColor="text1"/>
        </w:rPr>
        <w:t>要</w:t>
      </w:r>
      <w:r w:rsidRPr="00103FE0">
        <w:rPr>
          <w:rFonts w:ascii="宋体" w:eastAsia="宋体" w:hAnsi="宋体"/>
          <w:color w:val="000000" w:themeColor="text1"/>
        </w:rPr>
        <w:t>论中国人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必须不被搽在表面的自欺欺人的脂粉所诓骗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却看看他的筋骨和脊梁。自信力的有无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状元宰相的文章是不足为据的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要自己去看地底下。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九月二十五日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7</w:t>
      </w:r>
      <w:r w:rsidRPr="00103FE0">
        <w:rPr>
          <w:rFonts w:ascii="宋体" w:eastAsia="宋体" w:hAnsi="宋体" w:cs="Times New Roman"/>
          <w:color w:val="000000" w:themeColor="text1"/>
        </w:rPr>
        <w:t>.“</w:t>
      </w:r>
      <w:r w:rsidRPr="00103FE0">
        <w:rPr>
          <w:rFonts w:ascii="宋体" w:eastAsia="宋体" w:hAnsi="宋体"/>
          <w:color w:val="000000" w:themeColor="text1"/>
        </w:rPr>
        <w:t>他信力</w:t>
      </w:r>
      <w:r w:rsidRPr="00103FE0">
        <w:rPr>
          <w:rFonts w:ascii="宋体" w:eastAsia="宋体" w:hAnsi="宋体" w:cs="Times New Roman"/>
          <w:color w:val="000000" w:themeColor="text1"/>
        </w:rPr>
        <w:t>”“</w:t>
      </w:r>
      <w:r w:rsidRPr="00103FE0">
        <w:rPr>
          <w:rFonts w:ascii="宋体" w:eastAsia="宋体" w:hAnsi="宋体"/>
          <w:color w:val="000000" w:themeColor="text1"/>
        </w:rPr>
        <w:t>自欺力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加双引号起什么作用</w:t>
      </w:r>
      <w:r w:rsidRPr="00103FE0">
        <w:rPr>
          <w:rFonts w:ascii="宋体" w:eastAsia="宋体" w:hAnsi="宋体"/>
          <w:color w:val="000000" w:themeColor="text1"/>
        </w:rPr>
        <w:t>?(2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8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文中敌论点是什么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作者的正面论点又是什么</w:t>
      </w:r>
      <w:r w:rsidRPr="00103FE0">
        <w:rPr>
          <w:rFonts w:ascii="宋体" w:eastAsia="宋体" w:hAnsi="宋体"/>
          <w:color w:val="000000" w:themeColor="text1"/>
        </w:rPr>
        <w:t>?(4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lastRenderedPageBreak/>
        <w:t>9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本文语言具有辛辣嘲讽意味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请从第</w:t>
      </w: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段加点词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总</w:t>
      </w:r>
      <w:r w:rsidRPr="00103FE0">
        <w:rPr>
          <w:rFonts w:ascii="宋体" w:eastAsia="宋体" w:hAnsi="宋体" w:cs="Times New Roman"/>
          <w:color w:val="000000" w:themeColor="text1"/>
        </w:rPr>
        <w:t>”“</w:t>
      </w:r>
      <w:r w:rsidRPr="00103FE0">
        <w:rPr>
          <w:rFonts w:ascii="宋体" w:eastAsia="宋体" w:hAnsi="宋体"/>
          <w:color w:val="000000" w:themeColor="text1"/>
        </w:rPr>
        <w:t>只</w:t>
      </w:r>
      <w:r w:rsidRPr="00103FE0">
        <w:rPr>
          <w:rFonts w:ascii="宋体" w:eastAsia="宋体" w:hAnsi="宋体" w:cs="Times New Roman"/>
          <w:color w:val="000000" w:themeColor="text1"/>
        </w:rPr>
        <w:t>”“</w:t>
      </w:r>
      <w:r w:rsidRPr="00103FE0">
        <w:rPr>
          <w:rFonts w:ascii="宋体" w:eastAsia="宋体" w:hAnsi="宋体"/>
          <w:color w:val="000000" w:themeColor="text1"/>
        </w:rPr>
        <w:t>一味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中任选一词加以赏析。</w:t>
      </w:r>
      <w:r w:rsidRPr="00103FE0">
        <w:rPr>
          <w:rFonts w:ascii="宋体" w:eastAsia="宋体" w:hAnsi="宋体"/>
          <w:color w:val="000000" w:themeColor="text1"/>
        </w:rPr>
        <w:t>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10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第</w:t>
      </w:r>
      <w:r w:rsidRPr="00103FE0">
        <w:rPr>
          <w:rFonts w:ascii="宋体" w:eastAsia="宋体" w:hAnsi="宋体" w:cs="宋体" w:hint="eastAsia"/>
          <w:color w:val="000000" w:themeColor="text1"/>
        </w:rPr>
        <w:t>⑦</w:t>
      </w:r>
      <w:r w:rsidRPr="00103FE0">
        <w:rPr>
          <w:rFonts w:ascii="宋体" w:eastAsia="宋体" w:hAnsi="宋体"/>
          <w:color w:val="000000" w:themeColor="text1"/>
        </w:rPr>
        <w:t>段中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这就是中国的脊梁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有什么含义</w:t>
      </w:r>
      <w:r w:rsidRPr="00103FE0">
        <w:rPr>
          <w:rFonts w:ascii="宋体" w:eastAsia="宋体" w:hAnsi="宋体"/>
          <w:color w:val="000000" w:themeColor="text1"/>
        </w:rPr>
        <w:t>?(4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二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>阅读下面的文字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完成第</w:t>
      </w:r>
      <w:r w:rsidRPr="00103FE0">
        <w:rPr>
          <w:rFonts w:ascii="宋体" w:eastAsia="宋体" w:hAnsi="宋体"/>
          <w:color w:val="000000" w:themeColor="text1"/>
        </w:rPr>
        <w:t>11~14</w:t>
      </w:r>
      <w:r w:rsidRPr="00103FE0">
        <w:rPr>
          <w:rFonts w:ascii="宋体" w:eastAsia="宋体" w:hAnsi="宋体"/>
          <w:color w:val="000000" w:themeColor="text1"/>
        </w:rPr>
        <w:t>题。</w:t>
      </w:r>
      <w:r w:rsidRPr="00103FE0">
        <w:rPr>
          <w:rFonts w:ascii="宋体" w:eastAsia="宋体" w:hAnsi="宋体"/>
          <w:color w:val="000000" w:themeColor="text1"/>
        </w:rPr>
        <w:t>(15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珍惜弱点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人皆有弱点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但弱点不同于缺点。缺点是行为道德上的不足之处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然而弱点大都是心理性格上的不如人处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若说缺点可以改正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可以克服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那么弱点不仅与生俱来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还要伴人一生。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事物本身都有正反两个方面。据说海南岛的柏油路面很抗热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零上</w:t>
      </w:r>
      <w:r w:rsidRPr="00103FE0">
        <w:rPr>
          <w:rFonts w:ascii="宋体" w:eastAsia="宋体" w:hAnsi="宋体"/>
          <w:color w:val="000000" w:themeColor="text1"/>
        </w:rPr>
        <w:t>40</w:t>
      </w:r>
      <w:r w:rsidRPr="00103FE0">
        <w:rPr>
          <w:rFonts w:ascii="宋体" w:eastAsia="宋体" w:hAnsi="宋体"/>
          <w:color w:val="000000" w:themeColor="text1"/>
        </w:rPr>
        <w:t>摄氏度以上也不熔化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哈尔滨的柏油路面能抗寒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零下</w:t>
      </w:r>
      <w:r w:rsidRPr="00103FE0">
        <w:rPr>
          <w:rFonts w:ascii="宋体" w:eastAsia="宋体" w:hAnsi="宋体"/>
          <w:color w:val="000000" w:themeColor="text1"/>
        </w:rPr>
        <w:t>30</w:t>
      </w:r>
      <w:r w:rsidRPr="00103FE0">
        <w:rPr>
          <w:rFonts w:ascii="宋体" w:eastAsia="宋体" w:hAnsi="宋体"/>
          <w:color w:val="000000" w:themeColor="text1"/>
        </w:rPr>
        <w:t>摄氏度不会裂开。反过来说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海南岛的柏油路最不抗寒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哈尔滨的柏油路最禁不得热。这个事例说明什么呢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事物某方面愈强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它的反方向愈弱。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同样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事物的某方面愈弱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它的反方面愈强。诸葛亮最大的弱点谁都知道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一生太谨小慎微了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当年大将魏延曾提出偷袭长安的奇计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但被诸葛亮所否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魏延至死都认为这是诸葛亮的大失误。然而街亭失守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诸葛亮被迫摆空城计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司马懿之所以不敢贸然进城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是诸葛亮凭借一生用兵谨慎的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弱点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赢得了这步险棋。可以这么说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弱点也是优点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所以弱点也需珍惜。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④</w:t>
      </w:r>
      <w:r w:rsidRPr="00103FE0">
        <w:rPr>
          <w:rFonts w:ascii="宋体" w:eastAsia="宋体" w:hAnsi="宋体"/>
          <w:color w:val="000000" w:themeColor="text1"/>
        </w:rPr>
        <w:t>任何一个物种身上都存在弱点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但这并不影响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物竞天择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适者生存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的大规律。善用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弱点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者不仅不弱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反而会成为强中强。以老鼠为例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其相貌卑琐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鬼鬼祟祟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无犬之忠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无猫之乖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无牛羊之肉香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无鸟禽之美丽。正因为它的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弱点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人不仅不驯化它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还要打杀之而后快。兵法上说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陷之死地然</w:t>
      </w:r>
      <w:r w:rsidRPr="00103FE0">
        <w:rPr>
          <w:rFonts w:ascii="宋体" w:eastAsia="宋体" w:hAnsi="宋体"/>
          <w:color w:val="000000" w:themeColor="text1"/>
        </w:rPr>
        <w:t>后生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这老鼠在千百年的厄运中反而存活下来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鼠的家族绝对数量超过人的数量。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⑤</w:t>
      </w:r>
      <w:r w:rsidRPr="00103FE0">
        <w:rPr>
          <w:rFonts w:ascii="宋体" w:eastAsia="宋体" w:hAnsi="宋体"/>
          <w:color w:val="000000" w:themeColor="text1"/>
        </w:rPr>
        <w:t>世界万物无绝对的优点和弱点。弱点于人不是什么赘疣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也不是生出来便有的累赘。因为弱点在任何一个物种中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犹如物体与影子的关系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根本谁也离不开谁。性格急躁失之鲁莽但决断性强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慢性子的人稳重有余但反应迟缓。世界上没有谁会有一个绝对的优势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也没有谁一点儿优势也没有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基于这一点我们任何人不须自卑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更不用自暴自弃。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⑥</w:t>
      </w:r>
      <w:r w:rsidRPr="00103FE0">
        <w:rPr>
          <w:rFonts w:ascii="宋体" w:eastAsia="宋体" w:hAnsi="宋体"/>
          <w:color w:val="000000" w:themeColor="text1"/>
        </w:rPr>
        <w:t>金无足赤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人无完人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正视自己的弱点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进而利用自己的弱点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学业上事业上都能进取。譬如大画家黄宾虹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晚年双目几近失明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然而他凭借感觉绘画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反而开创另一境界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成一大家。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⑦</w:t>
      </w:r>
      <w:r w:rsidRPr="00103FE0">
        <w:rPr>
          <w:rFonts w:ascii="宋体" w:eastAsia="宋体" w:hAnsi="宋体"/>
          <w:color w:val="000000" w:themeColor="text1"/>
        </w:rPr>
        <w:t>珍惜弱点是人生的不气馁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是完善人格的进取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是在弱音上奏出强音的大手笔。利用自己的弱点是弥补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是反弹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可弱点一旦被他人利用便不是吉兆了。像吕布好色的弱点被人掌握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一个美女貂蝉便让他如木偶般任人摆布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最后英雄身首异地。珍惜自己的弱点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别让他人利用弱点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在某种程度上是生存的保护色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是遗憾之中的聪明。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lastRenderedPageBreak/>
        <w:t>11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文章认为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缺点与弱点有两点不同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一是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　　　　　　　　　　　　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二是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　　　　　　　　　　　　</w:t>
      </w:r>
      <w:r w:rsidRPr="00103FE0">
        <w:rPr>
          <w:rFonts w:ascii="宋体" w:eastAsia="宋体" w:hAnsi="宋体"/>
          <w:color w:val="000000" w:themeColor="text1"/>
        </w:rPr>
        <w:t>。</w:t>
      </w:r>
      <w:r w:rsidRPr="00103FE0">
        <w:rPr>
          <w:rFonts w:ascii="宋体" w:eastAsia="宋体" w:hAnsi="宋体"/>
          <w:color w:val="000000" w:themeColor="text1"/>
        </w:rPr>
        <w:t>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 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12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分析第</w:t>
      </w: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段的论证思路。</w:t>
      </w:r>
      <w:r w:rsidRPr="00103FE0">
        <w:rPr>
          <w:rFonts w:ascii="宋体" w:eastAsia="宋体" w:hAnsi="宋体"/>
          <w:color w:val="000000" w:themeColor="text1"/>
        </w:rPr>
        <w:t>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13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第</w:t>
      </w:r>
      <w:r w:rsidRPr="00103FE0">
        <w:rPr>
          <w:rFonts w:ascii="宋体" w:eastAsia="宋体" w:hAnsi="宋体" w:cs="宋体" w:hint="eastAsia"/>
          <w:color w:val="000000" w:themeColor="text1"/>
        </w:rPr>
        <w:t>⑦</w:t>
      </w:r>
      <w:r w:rsidRPr="00103FE0">
        <w:rPr>
          <w:rFonts w:ascii="宋体" w:eastAsia="宋体" w:hAnsi="宋体"/>
          <w:color w:val="000000" w:themeColor="text1"/>
        </w:rPr>
        <w:t>段中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利用自己的弱点是弥补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是反弹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这句话该如何理解</w:t>
      </w:r>
      <w:r w:rsidRPr="00103FE0">
        <w:rPr>
          <w:rFonts w:ascii="宋体" w:eastAsia="宋体" w:hAnsi="宋体"/>
          <w:color w:val="000000" w:themeColor="text1"/>
        </w:rPr>
        <w:t>?(3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14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根据文意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联系自身实际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简要说说应该怎样珍惜弱点。</w:t>
      </w:r>
      <w:r w:rsidRPr="00103FE0">
        <w:rPr>
          <w:rFonts w:ascii="宋体" w:eastAsia="宋体" w:hAnsi="宋体"/>
          <w:color w:val="000000" w:themeColor="text1"/>
        </w:rPr>
        <w:t>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三</w:t>
      </w:r>
      <w:r w:rsidRPr="00103FE0">
        <w:rPr>
          <w:rFonts w:ascii="宋体" w:eastAsia="宋体" w:hAnsi="宋体"/>
          <w:color w:val="000000" w:themeColor="text1"/>
        </w:rPr>
        <w:t>)</w:t>
      </w:r>
      <w:r w:rsidRPr="00103FE0">
        <w:rPr>
          <w:rFonts w:ascii="宋体" w:eastAsia="宋体" w:hAnsi="宋体"/>
          <w:color w:val="000000" w:themeColor="text1"/>
        </w:rPr>
        <w:t>阅读下面的文字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完成第</w:t>
      </w:r>
      <w:r w:rsidRPr="00103FE0">
        <w:rPr>
          <w:rFonts w:ascii="宋体" w:eastAsia="宋体" w:hAnsi="宋体"/>
          <w:color w:val="000000" w:themeColor="text1"/>
        </w:rPr>
        <w:t>15~18</w:t>
      </w:r>
      <w:r w:rsidRPr="00103FE0">
        <w:rPr>
          <w:rFonts w:ascii="宋体" w:eastAsia="宋体" w:hAnsi="宋体"/>
          <w:color w:val="000000" w:themeColor="text1"/>
        </w:rPr>
        <w:t>题。</w:t>
      </w:r>
      <w:r w:rsidRPr="00103FE0">
        <w:rPr>
          <w:rFonts w:ascii="宋体" w:eastAsia="宋体" w:hAnsi="宋体"/>
          <w:color w:val="000000" w:themeColor="text1"/>
        </w:rPr>
        <w:t>(17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人生的纽扣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ab/>
      </w:r>
      <w:r w:rsidRPr="00103FE0">
        <w:rPr>
          <w:rFonts w:ascii="宋体" w:eastAsia="宋体" w:hAnsi="宋体"/>
          <w:color w:val="000000" w:themeColor="text1"/>
        </w:rPr>
        <w:t>王开岭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偶然读到一则故事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/>
          <w:color w:val="000000" w:themeColor="text1"/>
        </w:rPr>
        <w:t>芬兰小男孩奥特索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用一个暑假在森林里采集浆果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并在祖母的协助下做了</w:t>
      </w:r>
      <w:r w:rsidRPr="00103FE0">
        <w:rPr>
          <w:rFonts w:ascii="宋体" w:eastAsia="宋体" w:hAnsi="宋体"/>
          <w:color w:val="000000" w:themeColor="text1"/>
        </w:rPr>
        <w:t>400</w:t>
      </w:r>
      <w:r w:rsidRPr="00103FE0">
        <w:rPr>
          <w:rFonts w:ascii="宋体" w:eastAsia="宋体" w:hAnsi="宋体"/>
          <w:color w:val="000000" w:themeColor="text1"/>
        </w:rPr>
        <w:t>瓶果汁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卖掉后得了</w:t>
      </w:r>
      <w:r w:rsidRPr="00103FE0">
        <w:rPr>
          <w:rFonts w:ascii="宋体" w:eastAsia="宋体" w:hAnsi="宋体"/>
          <w:color w:val="000000" w:themeColor="text1"/>
        </w:rPr>
        <w:t>200</w:t>
      </w:r>
      <w:r w:rsidRPr="00103FE0">
        <w:rPr>
          <w:rFonts w:ascii="宋体" w:eastAsia="宋体" w:hAnsi="宋体"/>
          <w:color w:val="000000" w:themeColor="text1"/>
        </w:rPr>
        <w:t>欧元。奥特索这样做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缘起是他一年前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在动物园见到一只无精打采的熊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若有一棵可以攀爬的树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说不定它会快乐起来。于是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男孩打定主意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捐一棵树给动物园。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读毕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心里像喝了一瓶果汁。我听见了熊的笑声。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这是一个从安徒生童话里跑出来的孩子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带着树叶的干净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还有清晨的氧气。</w:t>
      </w:r>
      <w:r w:rsidRPr="00103FE0">
        <w:rPr>
          <w:rFonts w:ascii="宋体" w:eastAsia="宋体" w:hAnsi="宋体"/>
          <w:color w:val="000000" w:themeColor="text1"/>
        </w:rPr>
        <w:t>只有童话里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才住着这样的树。这个故事有三重美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/>
          <w:color w:val="000000" w:themeColor="text1"/>
        </w:rPr>
        <w:t>他发现了别人的不快乐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他想帮别人快乐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他用诚实劳动去兑换。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④</w:t>
      </w:r>
      <w:r w:rsidRPr="00103FE0">
        <w:rPr>
          <w:rFonts w:ascii="宋体" w:eastAsia="宋体" w:hAnsi="宋体"/>
          <w:color w:val="000000" w:themeColor="text1"/>
        </w:rPr>
        <w:t>一只熊不高兴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他觉得和自己有关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他觉得此现状应有所改变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这只熊的情绪于他很重要</w:t>
      </w:r>
      <w:r w:rsidRPr="00103FE0">
        <w:rPr>
          <w:rFonts w:ascii="宋体" w:eastAsia="宋体" w:hAnsi="宋体"/>
          <w:color w:val="000000" w:themeColor="text1"/>
        </w:rPr>
        <w:t>……</w:t>
      </w:r>
      <w:r w:rsidRPr="00103FE0">
        <w:rPr>
          <w:rFonts w:ascii="宋体" w:eastAsia="宋体" w:hAnsi="宋体"/>
          <w:color w:val="000000" w:themeColor="text1"/>
        </w:rPr>
        <w:t>于是他诞生了心愿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诞生了能力。他承揽了一个幼小的义务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其实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这也是人类的义务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它由一个孩子率先发现。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⑤</w:t>
      </w:r>
      <w:r w:rsidRPr="00103FE0">
        <w:rPr>
          <w:rFonts w:ascii="宋体" w:eastAsia="宋体" w:hAnsi="宋体"/>
          <w:color w:val="000000" w:themeColor="text1"/>
        </w:rPr>
        <w:t>由于清澈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孩子的眼总能比成人看见更多的东西。由于专注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孩子会把一件事记得很牢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看得很要紧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刻不容缓。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⑥</w:t>
      </w:r>
      <w:r w:rsidRPr="00103FE0">
        <w:rPr>
          <w:rFonts w:ascii="宋体" w:eastAsia="宋体" w:hAnsi="宋体"/>
          <w:color w:val="000000" w:themeColor="text1"/>
        </w:rPr>
        <w:t>有人说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那只是男孩的一个冲动。不错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或许是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但冲动会沉淀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会积累出习惯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成为他和他未来的孩子的秉性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成为他们的常识、基因、家教和信仰。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⑦</w:t>
      </w:r>
      <w:r w:rsidRPr="00103FE0">
        <w:rPr>
          <w:rFonts w:ascii="宋体" w:eastAsia="宋体" w:hAnsi="宋体"/>
          <w:color w:val="000000" w:themeColor="text1"/>
        </w:rPr>
        <w:t>儿子三岁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晚饭后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该散步了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他耍赖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不跟妈妈下楼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我脱口喊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黑猫警长黑猫警长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月亮出来了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快去执勤</w:t>
      </w:r>
      <w:r w:rsidRPr="00103FE0">
        <w:rPr>
          <w:rFonts w:ascii="宋体" w:eastAsia="宋体" w:hAnsi="宋体"/>
          <w:color w:val="000000" w:themeColor="text1"/>
        </w:rPr>
        <w:t>!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他一怔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丢下玩具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冲下楼。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⑧</w:t>
      </w:r>
      <w:r w:rsidRPr="00103FE0">
        <w:rPr>
          <w:rFonts w:ascii="宋体" w:eastAsia="宋体" w:hAnsi="宋体"/>
          <w:color w:val="000000" w:themeColor="text1"/>
        </w:rPr>
        <w:t>我醒悟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对小儿来说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童话情景就是生活情景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他从童话里认领的角色和命令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远比现实中委派的更具诱惑和号召力。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lastRenderedPageBreak/>
        <w:t>⑨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小时候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童话就是我们的生活本身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长大后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它才被当成了文学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cs="宋体" w:hint="eastAsia"/>
          <w:color w:val="000000" w:themeColor="text1"/>
        </w:rPr>
        <w:t>⑩</w:t>
      </w:r>
      <w:r w:rsidRPr="00103FE0">
        <w:rPr>
          <w:rFonts w:ascii="宋体" w:eastAsia="宋体" w:hAnsi="宋体"/>
          <w:color w:val="000000" w:themeColor="text1"/>
        </w:rPr>
        <w:t>好的环境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是佑护童话的那种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它支持童话人格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鼓励你一生携带。而坏的现实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不仅不保护童话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还狠狠撕咬它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粉碎它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靠背叛它换取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成长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的信任。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列夫</w:t>
      </w:r>
      <w:r w:rsidRPr="00103FE0">
        <w:rPr>
          <w:rFonts w:ascii="宋体" w:eastAsia="宋体" w:hAnsi="宋体" w:cs="Times New Roman"/>
          <w:color w:val="000000" w:themeColor="text1"/>
        </w:rPr>
        <w:t>·</w:t>
      </w:r>
      <w:r w:rsidRPr="00103FE0">
        <w:rPr>
          <w:rFonts w:ascii="宋体" w:eastAsia="宋体" w:hAnsi="宋体"/>
          <w:color w:val="000000" w:themeColor="text1"/>
        </w:rPr>
        <w:t>托尔斯泰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曾深情地感念儿时父亲教他的书和游戏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他叹道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我难道不是在那一时期里获得了我现在赖以生存的一切吗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我的收获是如此之大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并且神速。在我一生的其余岁月中所得的全部馈赠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都不及那时的百分之一。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童年的价值观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是人生衣裳的第一粒纽扣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决定一生的精神走向和心灵格局。若它是端正高尚的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那么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在漫长的岁月里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请别让它轻易脱落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更别粗鲁地扯下它。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网络上曾疯转过一条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虐驴男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的图片新闻</w:t>
      </w:r>
      <w:r w:rsidRPr="00103FE0">
        <w:rPr>
          <w:rFonts w:ascii="宋体" w:eastAsia="宋体" w:hAnsi="宋体"/>
          <w:color w:val="000000" w:themeColor="text1"/>
        </w:rPr>
        <w:t>:</w:t>
      </w:r>
      <w:r w:rsidRPr="00103FE0">
        <w:rPr>
          <w:rFonts w:ascii="宋体" w:eastAsia="宋体" w:hAnsi="宋体"/>
          <w:color w:val="000000" w:themeColor="text1"/>
        </w:rPr>
        <w:t>西藏阿里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蓝天白云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一名戴墨镜、姿态傲慢的男子站在辽阔的草原上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手持刀刃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正从一匹下跪的藏野驴身上割肉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竟然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他还在笑。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藏野驴乃国家一级保护动物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在人们的愤怒和唾弃中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虐驴男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很快被绳之以法。经查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此男子和同伴驾车途中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疯狂追赶、撞击藏野驴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并将奄奄一息的它开膛破肚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拍照炫耀。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这是个怎样的人呢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他扮演了一头野兽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并沾沾自喜。虽衣冠楚楚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但精神上披着兽皮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,</w:t>
      </w:r>
      <w:r w:rsidRPr="00103FE0">
        <w:rPr>
          <w:rFonts w:ascii="宋体" w:eastAsia="宋体" w:hAnsi="宋体"/>
          <w:color w:val="000000" w:themeColor="text1"/>
          <w:u w:val="single" w:color="000000"/>
        </w:rPr>
        <w:t>龇牙咧嘴。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他也曾是一位孩子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何以生成今日这副嘴脸</w:t>
      </w:r>
      <w:r w:rsidRPr="00103FE0">
        <w:rPr>
          <w:rFonts w:ascii="宋体" w:eastAsia="宋体" w:hAnsi="宋体"/>
          <w:color w:val="000000" w:themeColor="text1"/>
        </w:rPr>
        <w:t>?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或许他未读过安徒生的童话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或许读过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却打扫得干干净净。总之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他属于系错了纽扣或丢失了纽扣的人。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又想起那些曾为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活熊取胆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辩护叫好的人。其实我很想看看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他们的胸襟里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是否有纽扣脱落的痕迹。是缝得不够结实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还是外力的摩擦太大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在与现实一场粗暴的扭打之后弄丢了它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或视之为幼稚而在某个夜晚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怀着虚荣偷偷埋葬了它</w:t>
      </w:r>
      <w:r w:rsidRPr="00103FE0">
        <w:rPr>
          <w:rFonts w:ascii="宋体" w:eastAsia="宋体" w:hAnsi="宋体"/>
          <w:color w:val="000000" w:themeColor="text1"/>
        </w:rPr>
        <w:t>?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3FE0">
        <w:rPr>
          <w:rFonts w:ascii="宋体" w:eastAsia="宋体" w:hAnsi="宋体"/>
          <w:color w:val="000000" w:themeColor="text1"/>
        </w:rPr>
        <w:t>全世界的儿童皆无区别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只是长大后才有了区别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乃至天壤之别。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15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第</w:t>
      </w:r>
      <w:r w:rsidRPr="00103FE0">
        <w:rPr>
          <w:rFonts w:ascii="宋体" w:eastAsia="宋体" w:hAnsi="宋体" w:cs="宋体" w:hint="eastAsia"/>
          <w:color w:val="000000" w:themeColor="text1"/>
        </w:rPr>
        <w:t>④</w:t>
      </w:r>
      <w:r w:rsidRPr="00103FE0">
        <w:rPr>
          <w:rFonts w:ascii="宋体" w:eastAsia="宋体" w:hAnsi="宋体"/>
          <w:color w:val="000000" w:themeColor="text1"/>
        </w:rPr>
        <w:t>段中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人类的义务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指什么</w:t>
      </w:r>
      <w:r w:rsidRPr="00103FE0">
        <w:rPr>
          <w:rFonts w:ascii="宋体" w:eastAsia="宋体" w:hAnsi="宋体"/>
          <w:color w:val="000000" w:themeColor="text1"/>
        </w:rPr>
        <w:t>?(3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16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结合加点词语赏析下面两个句子。</w:t>
      </w:r>
      <w:r w:rsidRPr="00103FE0">
        <w:rPr>
          <w:rFonts w:ascii="宋体" w:eastAsia="宋体" w:hAnsi="宋体"/>
          <w:color w:val="000000" w:themeColor="text1"/>
        </w:rPr>
        <w:t>(6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(1)</w:t>
      </w:r>
      <w:r w:rsidRPr="00103FE0">
        <w:rPr>
          <w:rFonts w:ascii="宋体" w:eastAsia="宋体" w:hAnsi="宋体"/>
          <w:color w:val="000000" w:themeColor="text1"/>
        </w:rPr>
        <w:t>这是一个从安徒生童话里跑出来的孩子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带着</w:t>
      </w:r>
      <w:r w:rsidRPr="00103FE0">
        <w:rPr>
          <w:rFonts w:ascii="宋体" w:eastAsia="宋体" w:hAnsi="宋体"/>
          <w:color w:val="000000" w:themeColor="text1"/>
          <w:em w:val="dot"/>
        </w:rPr>
        <w:t>树叶的干净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还有</w:t>
      </w:r>
      <w:r w:rsidRPr="00103FE0">
        <w:rPr>
          <w:rFonts w:ascii="宋体" w:eastAsia="宋体" w:hAnsi="宋体"/>
          <w:color w:val="000000" w:themeColor="text1"/>
          <w:em w:val="dot"/>
        </w:rPr>
        <w:t>清晨的氧气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(2)</w:t>
      </w:r>
      <w:r w:rsidRPr="00103FE0">
        <w:rPr>
          <w:rFonts w:ascii="宋体" w:eastAsia="宋体" w:hAnsi="宋体"/>
          <w:color w:val="000000" w:themeColor="text1"/>
        </w:rPr>
        <w:t>他扮演了一头野兽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并沾沾自喜。虽</w:t>
      </w:r>
      <w:r w:rsidRPr="00103FE0">
        <w:rPr>
          <w:rFonts w:ascii="宋体" w:eastAsia="宋体" w:hAnsi="宋体"/>
          <w:color w:val="000000" w:themeColor="text1"/>
          <w:em w:val="dot"/>
        </w:rPr>
        <w:t>衣冠楚楚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但精神上披着兽皮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  <w:em w:val="dot"/>
        </w:rPr>
        <w:t>龇牙咧嘴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17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作者引用托尔斯泰的话有何用意</w:t>
      </w:r>
      <w:r w:rsidRPr="00103FE0">
        <w:rPr>
          <w:rFonts w:ascii="宋体" w:eastAsia="宋体" w:hAnsi="宋体"/>
          <w:color w:val="000000" w:themeColor="text1"/>
        </w:rPr>
        <w:t>?(4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18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联系文意和生活实际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说说你对下面这句话的理解。</w:t>
      </w:r>
      <w:r w:rsidRPr="00103FE0">
        <w:rPr>
          <w:rFonts w:ascii="宋体" w:eastAsia="宋体" w:hAnsi="宋体"/>
          <w:color w:val="000000" w:themeColor="text1"/>
        </w:rPr>
        <w:t>(4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小时候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童话就是我们的生活本身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长大后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它才被当成了文学。</w:t>
      </w: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AD146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三、写作</w:t>
      </w:r>
      <w:r w:rsidRPr="00103FE0">
        <w:rPr>
          <w:rFonts w:ascii="宋体" w:eastAsia="宋体" w:hAnsi="宋体"/>
          <w:color w:val="000000" w:themeColor="text1"/>
        </w:rPr>
        <w:t>(50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19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阅读下面的文字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按要求作文。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户外行走时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我们有时会遇到顺风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有时会遇到逆风。对于同一个人来说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即使风力一样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也往往感觉逆风比顺风更大。顺风时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即使感觉不到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它也一直在推着你。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生活中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顺风如同好运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人们往往会忽略它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高估自己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相反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逆风堪比霉运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人们往往会放大阻力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甚至会选择逃避。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请根据读后的感悟和联想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写一篇不少于</w:t>
      </w:r>
      <w:r w:rsidRPr="00103FE0">
        <w:rPr>
          <w:rFonts w:ascii="宋体" w:eastAsia="宋体" w:hAnsi="宋体"/>
          <w:color w:val="000000" w:themeColor="text1"/>
        </w:rPr>
        <w:t>600</w:t>
      </w:r>
      <w:r w:rsidRPr="00103FE0">
        <w:rPr>
          <w:rFonts w:ascii="宋体" w:eastAsia="宋体" w:hAnsi="宋体"/>
          <w:color w:val="000000" w:themeColor="text1"/>
        </w:rPr>
        <w:t>字的作文。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要求</w:t>
      </w:r>
      <w:r w:rsidRPr="00103FE0">
        <w:rPr>
          <w:rFonts w:ascii="宋体" w:eastAsia="宋体" w:hAnsi="宋体"/>
          <w:color w:val="000000" w:themeColor="text1"/>
        </w:rPr>
        <w:t>:(1)</w:t>
      </w:r>
      <w:r w:rsidRPr="00103FE0">
        <w:rPr>
          <w:rFonts w:ascii="宋体" w:eastAsia="宋体" w:hAnsi="宋体"/>
          <w:color w:val="000000" w:themeColor="text1"/>
        </w:rPr>
        <w:t>题目自拟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立意自定</w:t>
      </w:r>
      <w:r w:rsidRPr="00103FE0">
        <w:rPr>
          <w:rFonts w:ascii="宋体" w:eastAsia="宋体" w:hAnsi="宋体"/>
          <w:color w:val="000000" w:themeColor="text1"/>
        </w:rPr>
        <w:t>;(2)</w:t>
      </w:r>
      <w:r w:rsidRPr="00103FE0">
        <w:rPr>
          <w:rFonts w:ascii="宋体" w:eastAsia="宋体" w:hAnsi="宋体"/>
          <w:color w:val="000000" w:themeColor="text1"/>
        </w:rPr>
        <w:t>除诗歌外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文体不限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文体特征鲜明</w:t>
      </w:r>
      <w:r w:rsidRPr="00103FE0">
        <w:rPr>
          <w:rFonts w:ascii="宋体" w:eastAsia="宋体" w:hAnsi="宋体"/>
          <w:color w:val="000000" w:themeColor="text1"/>
        </w:rPr>
        <w:t>;(3)</w:t>
      </w:r>
      <w:r w:rsidRPr="00103FE0">
        <w:rPr>
          <w:rFonts w:ascii="宋体" w:eastAsia="宋体" w:hAnsi="宋体"/>
          <w:color w:val="000000" w:themeColor="text1"/>
        </w:rPr>
        <w:t>不要脱离材料内容及含意的范围作文。</w:t>
      </w:r>
    </w:p>
    <w:p w:rsidR="00AD1467" w:rsidRPr="00103FE0" w:rsidRDefault="00174615">
      <w:pPr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 w:hint="eastAsia"/>
          <w:color w:val="000000" w:themeColor="text1"/>
        </w:rPr>
        <w:t>答案：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一、积累与运用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/>
          <w:color w:val="000000" w:themeColor="text1"/>
        </w:rPr>
        <w:t xml:space="preserve">　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彷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应读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páng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;C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诓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应读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kuāng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;D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榨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应读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zhà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2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/>
          <w:color w:val="000000" w:themeColor="text1"/>
        </w:rPr>
        <w:t xml:space="preserve">　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澜语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应为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谰语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;C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历尽心血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应为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沥尽心血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;D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走头无路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应为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走投无路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3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D</w:t>
      </w:r>
      <w:r w:rsidRPr="00103FE0">
        <w:rPr>
          <w:rFonts w:ascii="宋体" w:eastAsia="宋体" w:hAnsi="宋体"/>
          <w:color w:val="000000" w:themeColor="text1"/>
        </w:rPr>
        <w:t xml:space="preserve">　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重蹈覆辙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指再走翻过车的老路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比喻不吸取失败的教训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重犯过去的错误。贬义词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与语境不符。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4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/>
          <w:color w:val="000000" w:themeColor="text1"/>
        </w:rPr>
        <w:t xml:space="preserve">　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搭配不当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信心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和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果断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搭配不当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把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果断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改为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坚定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;B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谈论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和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热议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语意重复</w:t>
      </w:r>
      <w:r w:rsidRPr="00103FE0">
        <w:rPr>
          <w:rFonts w:ascii="宋体" w:eastAsia="宋体" w:hAnsi="宋体"/>
          <w:color w:val="000000" w:themeColor="text1"/>
        </w:rPr>
        <w:t>;D</w:t>
      </w:r>
      <w:r w:rsidRPr="00103FE0">
        <w:rPr>
          <w:rFonts w:ascii="宋体" w:eastAsia="宋体" w:hAnsi="宋体"/>
          <w:color w:val="000000" w:themeColor="text1"/>
        </w:rPr>
        <w:t>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主语残缺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去掉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在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5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/>
          <w:color w:val="000000" w:themeColor="text1"/>
        </w:rPr>
        <w:t xml:space="preserve">　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本题通过找主语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我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首先确定首句</w:t>
      </w: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排除</w:t>
      </w:r>
      <w:r w:rsidRPr="00103FE0">
        <w:rPr>
          <w:rFonts w:ascii="宋体" w:eastAsia="宋体" w:hAnsi="宋体"/>
          <w:color w:val="000000" w:themeColor="text1"/>
        </w:rPr>
        <w:t>A</w:t>
      </w:r>
      <w:r w:rsidRPr="00103FE0">
        <w:rPr>
          <w:rFonts w:ascii="宋体" w:eastAsia="宋体" w:hAnsi="宋体"/>
          <w:color w:val="000000" w:themeColor="text1"/>
        </w:rPr>
        <w:t>、</w:t>
      </w:r>
      <w:r w:rsidRPr="00103FE0">
        <w:rPr>
          <w:rFonts w:ascii="宋体" w:eastAsia="宋体" w:hAnsi="宋体"/>
          <w:color w:val="000000" w:themeColor="text1"/>
        </w:rPr>
        <w:t>C</w:t>
      </w:r>
      <w:r w:rsidRPr="00103FE0">
        <w:rPr>
          <w:rFonts w:ascii="宋体" w:eastAsia="宋体" w:hAnsi="宋体"/>
          <w:color w:val="000000" w:themeColor="text1"/>
        </w:rPr>
        <w:t>两项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然后确定</w:t>
      </w:r>
      <w:r w:rsidRPr="00103FE0">
        <w:rPr>
          <w:rFonts w:ascii="宋体" w:eastAsia="宋体" w:hAnsi="宋体" w:cs="宋体" w:hint="eastAsia"/>
          <w:color w:val="000000" w:themeColor="text1"/>
        </w:rPr>
        <w:t>①②</w:t>
      </w:r>
      <w:r w:rsidRPr="00103FE0">
        <w:rPr>
          <w:rFonts w:ascii="宋体" w:eastAsia="宋体" w:hAnsi="宋体"/>
          <w:color w:val="000000" w:themeColor="text1"/>
        </w:rPr>
        <w:t>的先后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很明显由</w:t>
      </w: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中的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如此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和</w:t>
      </w: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中的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再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可确定先</w:t>
      </w: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后</w:t>
      </w: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故选</w:t>
      </w:r>
      <w:r w:rsidRPr="00103FE0">
        <w:rPr>
          <w:rFonts w:ascii="宋体" w:eastAsia="宋体" w:hAnsi="宋体"/>
          <w:color w:val="000000" w:themeColor="text1"/>
        </w:rPr>
        <w:t>B</w:t>
      </w:r>
      <w:r w:rsidRPr="00103FE0">
        <w:rPr>
          <w:rFonts w:ascii="宋体" w:eastAsia="宋体" w:hAnsi="宋体"/>
          <w:color w:val="000000" w:themeColor="text1"/>
        </w:rPr>
        <w:t>项。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6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(1)</w:t>
      </w:r>
      <w:r w:rsidRPr="00103FE0">
        <w:rPr>
          <w:rFonts w:ascii="宋体" w:eastAsia="宋体" w:hAnsi="宋体"/>
          <w:color w:val="000000" w:themeColor="text1"/>
        </w:rPr>
        <w:t>示例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你喜欢过中国传统节日端午节吗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 w:cs="宋体" w:hint="eastAsia"/>
          <w:color w:val="000000" w:themeColor="text1"/>
        </w:rPr>
        <w:t>②</w:t>
      </w:r>
      <w:r w:rsidRPr="00103FE0">
        <w:rPr>
          <w:rFonts w:ascii="宋体" w:eastAsia="宋体" w:hAnsi="宋体"/>
          <w:color w:val="000000" w:themeColor="text1"/>
        </w:rPr>
        <w:t>你对中国传统节日端午节有哪些了解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你怎样评价本次活动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 w:cs="宋体" w:hint="eastAsia"/>
          <w:color w:val="000000" w:themeColor="text1"/>
        </w:rPr>
        <w:t>④</w:t>
      </w:r>
      <w:r w:rsidRPr="00103FE0">
        <w:rPr>
          <w:rFonts w:ascii="宋体" w:eastAsia="宋体" w:hAnsi="宋体"/>
          <w:color w:val="000000" w:themeColor="text1"/>
        </w:rPr>
        <w:t>你对组织过传统节日有何建议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 w:cs="宋体" w:hint="eastAsia"/>
          <w:color w:val="000000" w:themeColor="text1"/>
        </w:rPr>
        <w:t>⑤</w:t>
      </w:r>
      <w:r w:rsidRPr="00103FE0">
        <w:rPr>
          <w:rFonts w:ascii="宋体" w:eastAsia="宋体" w:hAnsi="宋体"/>
          <w:color w:val="000000" w:themeColor="text1"/>
        </w:rPr>
        <w:t>包粽子难不难</w:t>
      </w:r>
      <w:r w:rsidRPr="00103FE0">
        <w:rPr>
          <w:rFonts w:ascii="宋体" w:eastAsia="宋体" w:hAnsi="宋体"/>
          <w:color w:val="000000" w:themeColor="text1"/>
        </w:rPr>
        <w:t>?</w:t>
      </w:r>
      <w:r w:rsidRPr="00103FE0">
        <w:rPr>
          <w:rFonts w:ascii="宋体" w:eastAsia="宋体" w:hAnsi="宋体"/>
          <w:color w:val="000000" w:themeColor="text1"/>
        </w:rPr>
        <w:t>粽子好吃吗</w:t>
      </w:r>
      <w:r w:rsidRPr="00103FE0">
        <w:rPr>
          <w:rFonts w:ascii="宋体" w:eastAsia="宋体" w:hAnsi="宋体"/>
          <w:color w:val="000000" w:themeColor="text1"/>
        </w:rPr>
        <w:t>?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(2)</w:t>
      </w:r>
      <w:r w:rsidRPr="00103FE0">
        <w:rPr>
          <w:rFonts w:ascii="宋体" w:eastAsia="宋体" w:hAnsi="宋体"/>
          <w:color w:val="000000" w:themeColor="text1"/>
        </w:rPr>
        <w:t>示例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妈妈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我们家还是亲自包粽子过端午节吧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这样既合了奶奶的心意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尊重老人家的传统情结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又体现了我们对中华传统文化的传承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还能锻炼手艺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享受全家一起劳动的快乐呢。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二、阅读理解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7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起讽刺否定作用。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8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敌论点是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中国人失掉自信力了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。作者的正面论点是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我们有并不失掉自信力的中国人在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9</w:t>
      </w:r>
      <w:r w:rsidRPr="00103FE0">
        <w:rPr>
          <w:rFonts w:ascii="宋体" w:eastAsia="宋体" w:hAnsi="宋体" w:cs="Times New Roman"/>
          <w:color w:val="000000" w:themeColor="text1"/>
        </w:rPr>
        <w:t>.“</w:t>
      </w:r>
      <w:r w:rsidRPr="00103FE0">
        <w:rPr>
          <w:rFonts w:ascii="宋体" w:eastAsia="宋体" w:hAnsi="宋体"/>
          <w:color w:val="000000" w:themeColor="text1"/>
        </w:rPr>
        <w:t>总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让人看到国民党政府夸耀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地大物博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时的扬扬自得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同时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总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又写出夸耀者的底气不足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因为夸来夸去只能夸这一样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且唯恐别人不知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这也暗接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只希望着国联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的必然性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只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是抓救命稻草时的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执着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仰人鼻息的丑态跃然纸上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一味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则是深陷其中不能自拔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愚昧成习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沉迷其中不愿自拔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顽固不化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准确地写出了国民党政府在自欺的道路上越走越远的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事实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lastRenderedPageBreak/>
        <w:t>10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运用比喻的修辞手法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生动形象地写出了没有失掉自信力的中国人是中国的主流、希望和中坚力量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表现了作者对他们的热情讴歌和赞美。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11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根据第</w:t>
      </w:r>
      <w:r w:rsidRPr="00103FE0">
        <w:rPr>
          <w:rFonts w:ascii="宋体" w:eastAsia="宋体" w:hAnsi="宋体" w:cs="宋体" w:hint="eastAsia"/>
          <w:color w:val="000000" w:themeColor="text1"/>
        </w:rPr>
        <w:t>①</w:t>
      </w:r>
      <w:r w:rsidRPr="00103FE0">
        <w:rPr>
          <w:rFonts w:ascii="宋体" w:eastAsia="宋体" w:hAnsi="宋体"/>
          <w:color w:val="000000" w:themeColor="text1"/>
        </w:rPr>
        <w:t>段的内容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摘录关键词句回答。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参考答案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缺点是行为道德上的不足之处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弱点大都是心</w:t>
      </w:r>
      <w:r w:rsidRPr="00103FE0">
        <w:rPr>
          <w:rFonts w:ascii="宋体" w:eastAsia="宋体" w:hAnsi="宋体"/>
          <w:color w:val="000000" w:themeColor="text1"/>
        </w:rPr>
        <w:t>理性格上的不如人处　缺点可以改正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可以克服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弱点与生俱来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还要伴人一生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12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解答这类题目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首先要通读相关语段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明确作者提出的观点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再分析作者运用了什么论证方法去论证这一观点。解答时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要运用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首先</w:t>
      </w:r>
      <w:r w:rsidRPr="00103FE0">
        <w:rPr>
          <w:rFonts w:ascii="宋体" w:eastAsia="宋体" w:hAnsi="宋体" w:cs="Times New Roman"/>
          <w:color w:val="000000" w:themeColor="text1"/>
        </w:rPr>
        <w:t>”“</w:t>
      </w:r>
      <w:r w:rsidRPr="00103FE0">
        <w:rPr>
          <w:rFonts w:ascii="宋体" w:eastAsia="宋体" w:hAnsi="宋体"/>
          <w:color w:val="000000" w:themeColor="text1"/>
        </w:rPr>
        <w:t>然后</w:t>
      </w:r>
      <w:r w:rsidRPr="00103FE0">
        <w:rPr>
          <w:rFonts w:ascii="宋体" w:eastAsia="宋体" w:hAnsi="宋体" w:cs="Times New Roman"/>
          <w:color w:val="000000" w:themeColor="text1"/>
        </w:rPr>
        <w:t>”“</w:t>
      </w:r>
      <w:r w:rsidRPr="00103FE0">
        <w:rPr>
          <w:rFonts w:ascii="宋体" w:eastAsia="宋体" w:hAnsi="宋体"/>
          <w:color w:val="000000" w:themeColor="text1"/>
        </w:rPr>
        <w:t>最后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等表示次序的词语。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参考答案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第</w:t>
      </w:r>
      <w:r w:rsidRPr="00103FE0">
        <w:rPr>
          <w:rFonts w:ascii="宋体" w:eastAsia="宋体" w:hAnsi="宋体" w:cs="宋体" w:hint="eastAsia"/>
          <w:color w:val="000000" w:themeColor="text1"/>
        </w:rPr>
        <w:t>③</w:t>
      </w:r>
      <w:r w:rsidRPr="00103FE0">
        <w:rPr>
          <w:rFonts w:ascii="宋体" w:eastAsia="宋体" w:hAnsi="宋体"/>
          <w:color w:val="000000" w:themeColor="text1"/>
        </w:rPr>
        <w:t>段采用的是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总</w:t>
      </w:r>
      <w:r w:rsidRPr="00103FE0">
        <w:rPr>
          <w:rFonts w:ascii="宋体" w:eastAsia="宋体" w:hAnsi="宋体" w:cs="Times New Roman"/>
          <w:color w:val="000000" w:themeColor="text1"/>
        </w:rPr>
        <w:t>—</w:t>
      </w:r>
      <w:r w:rsidRPr="00103FE0">
        <w:rPr>
          <w:rFonts w:ascii="宋体" w:eastAsia="宋体" w:hAnsi="宋体"/>
          <w:color w:val="000000" w:themeColor="text1"/>
        </w:rPr>
        <w:t>分</w:t>
      </w:r>
      <w:r w:rsidRPr="00103FE0">
        <w:rPr>
          <w:rFonts w:ascii="宋体" w:eastAsia="宋体" w:hAnsi="宋体" w:cs="Times New Roman"/>
          <w:color w:val="000000" w:themeColor="text1"/>
        </w:rPr>
        <w:t>—</w:t>
      </w:r>
      <w:r w:rsidRPr="00103FE0">
        <w:rPr>
          <w:rFonts w:ascii="宋体" w:eastAsia="宋体" w:hAnsi="宋体"/>
          <w:color w:val="000000" w:themeColor="text1"/>
        </w:rPr>
        <w:t>总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的论证思路。先提出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事物的某方面愈弱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它的反方面愈强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的看法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接着列举诸葛亮唱空城计的例子进行论证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最后归结出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弱点也是优点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的观点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强调人要珍惜弱点。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13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理解这句话的含义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关键是指出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反弹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在句中的含义。弱点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反弹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自然变成了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优点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关键是在于如何利用弱点。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参考答案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恰当地利用自己的弱点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反而能弥补自身的不足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能把弱点变成优点。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14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概括文中有关的议论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从发现弱点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正视弱点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改变弱点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形成优点这个角度谈感想。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答案示例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正视自己的弱点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利用自己的弱点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避免自己的弱点被别人利用。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15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仔细阅读文章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结合男孩所做的事情来分析。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参考答案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发现别人的不快乐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用自己的劳动帮助别人获得快乐。</w:t>
      </w:r>
      <w:r w:rsidRPr="00103FE0">
        <w:rPr>
          <w:rFonts w:ascii="宋体" w:eastAsia="宋体" w:hAnsi="宋体"/>
          <w:color w:val="000000" w:themeColor="text1"/>
        </w:rPr>
        <w:t>(</w:t>
      </w:r>
      <w:r w:rsidRPr="00103FE0">
        <w:rPr>
          <w:rFonts w:ascii="宋体" w:eastAsia="宋体" w:hAnsi="宋体"/>
          <w:color w:val="000000" w:themeColor="text1"/>
        </w:rPr>
        <w:t>意思对即可</w:t>
      </w:r>
      <w:r w:rsidRPr="00103FE0">
        <w:rPr>
          <w:rFonts w:ascii="宋体" w:eastAsia="宋体" w:hAnsi="宋体"/>
          <w:color w:val="000000" w:themeColor="text1"/>
        </w:rPr>
        <w:t>)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16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赏析时应扣住词义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准确理解语言环境中词语在表现人物特点、景物特征中的具体作用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体会其用语精妙</w:t>
      </w:r>
      <w:r w:rsidRPr="00103FE0">
        <w:rPr>
          <w:rFonts w:ascii="宋体" w:eastAsia="宋体" w:hAnsi="宋体"/>
          <w:color w:val="000000" w:themeColor="text1"/>
        </w:rPr>
        <w:t>之处。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参考答案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(1)</w:t>
      </w:r>
      <w:r w:rsidRPr="00103FE0">
        <w:rPr>
          <w:rFonts w:ascii="宋体" w:eastAsia="宋体" w:hAnsi="宋体"/>
          <w:color w:val="000000" w:themeColor="text1"/>
        </w:rPr>
        <w:t>干净的树叶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清晨的氧气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写出了环境的清新自然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以此衬托了男孩心灵的纯真美好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表达了作者对男孩纯洁童心的赞美。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(2)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衣冠楚楚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写出了男子穿戴整齐、漂亮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龇牙咧嘴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写出了男子凶恶的丑态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两者形成鲜明的对比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从而表达了作者对这名男子的厌恶、痛恨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具有讽刺意味。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17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解析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根据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深情地感念儿时父亲教他的书和游戏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一句的提示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分析这句话在文中的作用。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参考答案</w:t>
      </w:r>
      <w:r w:rsidRPr="00103FE0">
        <w:rPr>
          <w:rFonts w:ascii="宋体" w:eastAsia="宋体" w:hAnsi="宋体"/>
          <w:color w:val="000000" w:themeColor="text1"/>
        </w:rPr>
        <w:t xml:space="preserve"> </w:t>
      </w:r>
      <w:r w:rsidRPr="00103FE0">
        <w:rPr>
          <w:rFonts w:ascii="宋体" w:eastAsia="宋体" w:hAnsi="宋体"/>
          <w:color w:val="000000" w:themeColor="text1"/>
        </w:rPr>
        <w:t>(1)</w:t>
      </w:r>
      <w:r w:rsidRPr="00103FE0">
        <w:rPr>
          <w:rFonts w:ascii="宋体" w:eastAsia="宋体" w:hAnsi="宋体"/>
          <w:color w:val="000000" w:themeColor="text1"/>
        </w:rPr>
        <w:t>证明了童年价值观对人的重要性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它决定人一生的精神走向和心灵格局。</w:t>
      </w:r>
      <w:r w:rsidRPr="00103FE0">
        <w:rPr>
          <w:rFonts w:ascii="宋体" w:eastAsia="宋体" w:hAnsi="宋体"/>
          <w:color w:val="000000" w:themeColor="text1"/>
        </w:rPr>
        <w:t>(2)</w:t>
      </w:r>
      <w:r w:rsidRPr="00103FE0">
        <w:rPr>
          <w:rFonts w:ascii="宋体" w:eastAsia="宋体" w:hAnsi="宋体"/>
          <w:color w:val="000000" w:themeColor="text1"/>
        </w:rPr>
        <w:t>引用名人事例更具说服力。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18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r w:rsidRPr="00103FE0">
        <w:rPr>
          <w:rFonts w:ascii="宋体" w:eastAsia="宋体" w:hAnsi="宋体"/>
          <w:color w:val="000000" w:themeColor="text1"/>
        </w:rPr>
        <w:t>童话是美好的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小时候的我们很单纯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身边也常发生如奥特索捐树这样童话般的美好故事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生活就如同童话一般的美好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因而童话就是我们的生活本身</w:t>
      </w:r>
      <w:r w:rsidRPr="00103FE0">
        <w:rPr>
          <w:rFonts w:ascii="宋体" w:eastAsia="宋体" w:hAnsi="宋体"/>
          <w:color w:val="000000" w:themeColor="text1"/>
        </w:rPr>
        <w:t>;</w:t>
      </w:r>
      <w:r w:rsidRPr="00103FE0">
        <w:rPr>
          <w:rFonts w:ascii="宋体" w:eastAsia="宋体" w:hAnsi="宋体"/>
          <w:color w:val="000000" w:themeColor="text1"/>
        </w:rPr>
        <w:t>文学只是一种虚构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代表了美好的愿望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当儿童长大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身上那些纯洁美好的品德渐渐遗失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那些单纯美好的故事不再发生在现实生活之中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只能当作虚构的文学作品来赏析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所以说</w:t>
      </w:r>
      <w:r w:rsidRPr="00103FE0">
        <w:rPr>
          <w:rFonts w:ascii="宋体" w:eastAsia="宋体" w:hAnsi="宋体" w:cs="Times New Roman"/>
          <w:color w:val="000000" w:themeColor="text1"/>
        </w:rPr>
        <w:t>“</w:t>
      </w:r>
      <w:r w:rsidRPr="00103FE0">
        <w:rPr>
          <w:rFonts w:ascii="宋体" w:eastAsia="宋体" w:hAnsi="宋体"/>
          <w:color w:val="000000" w:themeColor="text1"/>
        </w:rPr>
        <w:t>长大后</w:t>
      </w:r>
      <w:r w:rsidRPr="00103FE0">
        <w:rPr>
          <w:rFonts w:ascii="宋体" w:eastAsia="宋体" w:hAnsi="宋体"/>
          <w:color w:val="000000" w:themeColor="text1"/>
        </w:rPr>
        <w:t>,</w:t>
      </w:r>
      <w:r w:rsidRPr="00103FE0">
        <w:rPr>
          <w:rFonts w:ascii="宋体" w:eastAsia="宋体" w:hAnsi="宋体"/>
          <w:color w:val="000000" w:themeColor="text1"/>
        </w:rPr>
        <w:t>它才被当成了文学</w:t>
      </w:r>
      <w:r w:rsidRPr="00103FE0">
        <w:rPr>
          <w:rFonts w:ascii="宋体" w:eastAsia="宋体" w:hAnsi="宋体" w:cs="Times New Roman"/>
          <w:color w:val="000000" w:themeColor="text1"/>
        </w:rPr>
        <w:t>”</w:t>
      </w:r>
      <w:r w:rsidRPr="00103FE0">
        <w:rPr>
          <w:rFonts w:ascii="宋体" w:eastAsia="宋体" w:hAnsi="宋体"/>
          <w:color w:val="000000" w:themeColor="text1"/>
        </w:rPr>
        <w:t>。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color w:val="000000" w:themeColor="text1"/>
        </w:rPr>
        <w:t>三、写作</w:t>
      </w:r>
    </w:p>
    <w:p w:rsidR="00AD1467" w:rsidRPr="00103FE0" w:rsidRDefault="001746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103FE0">
        <w:rPr>
          <w:rFonts w:ascii="宋体" w:eastAsia="宋体" w:hAnsi="宋体"/>
          <w:b/>
          <w:color w:val="000000" w:themeColor="text1"/>
        </w:rPr>
        <w:t>19</w:t>
      </w:r>
      <w:r w:rsidRPr="00103FE0">
        <w:rPr>
          <w:rFonts w:ascii="宋体" w:eastAsia="宋体" w:hAnsi="宋体" w:cs="Times New Roman"/>
          <w:color w:val="000000" w:themeColor="text1"/>
        </w:rPr>
        <w:t>.</w:t>
      </w:r>
      <w:bookmarkStart w:id="0" w:name="_GoBack"/>
      <w:bookmarkEnd w:id="0"/>
      <w:r w:rsidRPr="00103FE0">
        <w:rPr>
          <w:rFonts w:ascii="宋体" w:eastAsia="宋体" w:hAnsi="宋体"/>
          <w:color w:val="000000" w:themeColor="text1"/>
        </w:rPr>
        <w:t>略</w:t>
      </w:r>
    </w:p>
    <w:p w:rsidR="00AD1467" w:rsidRPr="00103FE0" w:rsidRDefault="00AD1467">
      <w:pPr>
        <w:rPr>
          <w:rFonts w:ascii="宋体" w:eastAsia="宋体" w:hAnsi="宋体"/>
          <w:color w:val="000000" w:themeColor="text1"/>
        </w:rPr>
      </w:pPr>
    </w:p>
    <w:sectPr w:rsidR="00AD1467" w:rsidRPr="00103FE0" w:rsidSect="00AD146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615" w:rsidRDefault="00174615" w:rsidP="00103FE0">
      <w:r>
        <w:separator/>
      </w:r>
    </w:p>
  </w:endnote>
  <w:endnote w:type="continuationSeparator" w:id="1">
    <w:p w:rsidR="00174615" w:rsidRDefault="00174615" w:rsidP="00103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E0" w:rsidRDefault="00103FE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E0" w:rsidRPr="00103FE0" w:rsidRDefault="00103FE0" w:rsidP="00103FE0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E0" w:rsidRDefault="00103FE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615" w:rsidRDefault="00174615" w:rsidP="00103FE0">
      <w:r>
        <w:separator/>
      </w:r>
    </w:p>
  </w:footnote>
  <w:footnote w:type="continuationSeparator" w:id="1">
    <w:p w:rsidR="00174615" w:rsidRDefault="00174615" w:rsidP="00103F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E0" w:rsidRDefault="00103FE0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E0" w:rsidRDefault="00103FE0" w:rsidP="00103FE0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FE0" w:rsidRDefault="00103FE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974E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03FE0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4615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4AD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1467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974E0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9400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AD146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AD146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AD146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AD146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AD146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AD146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AD146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AD146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AD1467"/>
    <w:pPr>
      <w:spacing w:after="180"/>
    </w:pPr>
  </w:style>
  <w:style w:type="paragraph" w:styleId="2">
    <w:name w:val="List Bullet 2"/>
    <w:basedOn w:val="a0"/>
    <w:uiPriority w:val="99"/>
    <w:rsid w:val="00AD146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AD146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AD146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AD1467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AD146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AD146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AD146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AD1467"/>
    <w:rPr>
      <w:b/>
      <w:bCs/>
    </w:rPr>
  </w:style>
  <w:style w:type="character" w:styleId="ab">
    <w:name w:val="page number"/>
    <w:basedOn w:val="a1"/>
    <w:qFormat/>
    <w:rsid w:val="00AD1467"/>
  </w:style>
  <w:style w:type="character" w:styleId="ac">
    <w:name w:val="Emphasis"/>
    <w:uiPriority w:val="20"/>
    <w:qFormat/>
    <w:rsid w:val="00AD146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AD146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AD1467"/>
    <w:rPr>
      <w:vertAlign w:val="superscript"/>
    </w:rPr>
  </w:style>
  <w:style w:type="table" w:styleId="af">
    <w:name w:val="Table Grid"/>
    <w:basedOn w:val="a2"/>
    <w:uiPriority w:val="59"/>
    <w:qFormat/>
    <w:rsid w:val="00AD146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AD146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AD146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AD146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AD146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AD146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AD1467"/>
  </w:style>
  <w:style w:type="paragraph" w:styleId="af0">
    <w:name w:val="Quote"/>
    <w:basedOn w:val="a0"/>
    <w:next w:val="a0"/>
    <w:link w:val="Char4"/>
    <w:uiPriority w:val="29"/>
    <w:qFormat/>
    <w:rsid w:val="00AD1467"/>
    <w:rPr>
      <w:i/>
    </w:rPr>
  </w:style>
  <w:style w:type="character" w:customStyle="1" w:styleId="Char4">
    <w:name w:val="引用 Char"/>
    <w:link w:val="af0"/>
    <w:uiPriority w:val="29"/>
    <w:qFormat/>
    <w:rsid w:val="00AD1467"/>
    <w:rPr>
      <w:i/>
      <w:sz w:val="24"/>
      <w:szCs w:val="24"/>
    </w:rPr>
  </w:style>
  <w:style w:type="character" w:customStyle="1" w:styleId="4Char">
    <w:name w:val="标题 4 Char"/>
    <w:link w:val="40"/>
    <w:semiHidden/>
    <w:rsid w:val="00AD146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AD1467"/>
    <w:rPr>
      <w:lang w:val="en-US"/>
    </w:rPr>
  </w:style>
  <w:style w:type="paragraph" w:customStyle="1" w:styleId="Char30">
    <w:name w:val="Char3"/>
    <w:basedOn w:val="a0"/>
    <w:qFormat/>
    <w:rsid w:val="00AD146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D146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AD146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AD146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AD146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AD146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AD146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AD146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AD1467"/>
    <w:rPr>
      <w:sz w:val="18"/>
      <w:szCs w:val="18"/>
    </w:rPr>
  </w:style>
  <w:style w:type="character" w:customStyle="1" w:styleId="Char10">
    <w:name w:val="脚注文本 Char1"/>
    <w:basedOn w:val="a1"/>
    <w:qFormat/>
    <w:rsid w:val="00AD146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AD1467"/>
    <w:pPr>
      <w:outlineLvl w:val="1"/>
    </w:pPr>
  </w:style>
  <w:style w:type="paragraph" w:customStyle="1" w:styleId="af3">
    <w:name w:val="二级章节"/>
    <w:basedOn w:val="a0"/>
    <w:qFormat/>
    <w:rsid w:val="00AD1467"/>
    <w:pPr>
      <w:outlineLvl w:val="2"/>
    </w:pPr>
  </w:style>
  <w:style w:type="paragraph" w:styleId="af4">
    <w:name w:val="header"/>
    <w:basedOn w:val="a0"/>
    <w:rsid w:val="00AD146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103F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103FE0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2B9FCE-4532-462A-A52F-BE21B2F9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7</Pages>
  <Words>1001</Words>
  <Characters>5708</Characters>
  <Application>Microsoft Office Word</Application>
  <DocSecurity>0</DocSecurity>
  <Lines>47</Lines>
  <Paragraphs>13</Paragraphs>
  <ScaleCrop>false</ScaleCrop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2018-12-07T02:40:00Z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