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81" w:rsidRPr="008A7E87" w:rsidRDefault="00E65890" w:rsidP="008A7E87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8A7E87">
        <w:rPr>
          <w:rFonts w:ascii="宋体" w:eastAsia="宋体" w:hAnsi="宋体"/>
          <w:b/>
          <w:color w:val="FF0000"/>
          <w:sz w:val="28"/>
        </w:rPr>
        <w:t>14</w:t>
      </w:r>
      <w:r w:rsidRPr="008A7E87">
        <w:rPr>
          <w:rFonts w:ascii="宋体" w:eastAsia="宋体" w:hAnsi="宋体"/>
          <w:b/>
          <w:color w:val="FF0000"/>
          <w:sz w:val="28"/>
        </w:rPr>
        <w:t xml:space="preserve">　</w:t>
      </w:r>
      <w:r w:rsidRPr="008A7E87">
        <w:rPr>
          <w:rFonts w:ascii="宋体" w:eastAsia="宋体" w:hAnsi="宋体"/>
          <w:b/>
          <w:color w:val="FF0000"/>
          <w:sz w:val="28"/>
        </w:rPr>
        <w:t>故</w:t>
      </w:r>
      <w:r w:rsidRPr="008A7E87">
        <w:rPr>
          <w:rFonts w:ascii="宋体" w:eastAsia="宋体" w:hAnsi="宋体"/>
          <w:b/>
          <w:color w:val="FF0000"/>
          <w:sz w:val="28"/>
        </w:rPr>
        <w:t xml:space="preserve">　</w:t>
      </w:r>
      <w:r w:rsidRPr="008A7E87">
        <w:rPr>
          <w:rFonts w:ascii="宋体" w:eastAsia="宋体" w:hAnsi="宋体"/>
          <w:b/>
          <w:color w:val="FF0000"/>
          <w:sz w:val="28"/>
        </w:rPr>
        <w:t>乡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92" name="栏目1.eps" descr="id:2147489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栏目1.eps" descr="id:214748906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E87">
        <w:rPr>
          <w:rFonts w:ascii="宋体" w:eastAsia="宋体" w:hAnsi="宋体"/>
          <w:color w:val="000000" w:themeColor="text1"/>
          <w:sz w:val="21"/>
        </w:rPr>
        <w:t>知能演练</w:t>
      </w:r>
      <w:r w:rsidRPr="008A7E87">
        <w:rPr>
          <w:rFonts w:ascii="宋体" w:eastAsia="宋体" w:hAnsi="宋体"/>
          <w:color w:val="000000" w:themeColor="text1"/>
          <w:sz w:val="21"/>
        </w:rPr>
        <w:t>活用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3" name="图片 1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E87">
        <w:rPr>
          <w:rFonts w:ascii="宋体" w:eastAsia="宋体" w:hAnsi="宋体"/>
          <w:color w:val="000000" w:themeColor="text1"/>
          <w:sz w:val="21"/>
        </w:rPr>
        <w:t>夯基达标</w:t>
      </w: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4" name="图片 1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既</w:t>
      </w:r>
      <w:r w:rsidRPr="008A7E87">
        <w:rPr>
          <w:rFonts w:ascii="宋体" w:eastAsia="宋体" w:hAnsi="宋体"/>
          <w:color w:val="000000" w:themeColor="text1"/>
          <w:sz w:val="21"/>
        </w:rPr>
        <w:t>然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jì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) 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阴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晦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huì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) 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断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茎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jìng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心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绪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xù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闰</w:t>
      </w:r>
      <w:r w:rsidRPr="008A7E87">
        <w:rPr>
          <w:rFonts w:ascii="宋体" w:eastAsia="宋体" w:hAnsi="宋体"/>
          <w:color w:val="000000" w:themeColor="text1"/>
          <w:sz w:val="21"/>
        </w:rPr>
        <w:t>土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rùn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寓</w:t>
      </w:r>
      <w:r w:rsidRPr="008A7E87">
        <w:rPr>
          <w:rFonts w:ascii="宋体" w:eastAsia="宋体" w:hAnsi="宋体"/>
          <w:color w:val="000000" w:themeColor="text1"/>
          <w:sz w:val="21"/>
        </w:rPr>
        <w:t>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yú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亲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戚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qi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祭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sì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脚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踝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huái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潮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汛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xùn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嗤</w:t>
      </w:r>
      <w:r w:rsidRPr="008A7E87">
        <w:rPr>
          <w:rFonts w:ascii="宋体" w:eastAsia="宋体" w:hAnsi="宋体"/>
          <w:color w:val="000000" w:themeColor="text1"/>
          <w:sz w:val="21"/>
        </w:rPr>
        <w:t>笑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chī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瑟</w:t>
      </w:r>
      <w:r w:rsidRPr="008A7E87">
        <w:rPr>
          <w:rFonts w:ascii="宋体" w:eastAsia="宋体" w:hAnsi="宋体"/>
          <w:color w:val="000000" w:themeColor="text1"/>
          <w:sz w:val="21"/>
        </w:rPr>
        <w:t>索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sè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作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揖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jí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惘</w:t>
      </w:r>
      <w:r w:rsidRPr="008A7E87">
        <w:rPr>
          <w:rFonts w:ascii="宋体" w:eastAsia="宋体" w:hAnsi="宋体"/>
          <w:color w:val="000000" w:themeColor="text1"/>
          <w:sz w:val="21"/>
        </w:rPr>
        <w:t>然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wǎng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恣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睢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suī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隔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膜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mó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2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下列词语中没有错别字的一项是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捏造　　箫索　　应酬　　细脚伶仃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祟拜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寒噤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留恋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聚族而居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鄙夷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磕睡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惶恐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一望无际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愕然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神异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竹匾</w:t>
      </w: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纷至沓来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3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选择恰当的词语填空。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(1)</w:t>
      </w:r>
      <w:r w:rsidRPr="008A7E87">
        <w:rPr>
          <w:rFonts w:ascii="宋体" w:eastAsia="宋体" w:hAnsi="宋体"/>
          <w:color w:val="000000" w:themeColor="text1"/>
          <w:sz w:val="21"/>
        </w:rPr>
        <w:t>瓦楞上许多枯草的断茎当风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摆　抖　摇　晃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正在说明这老屋难免易主的原因。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(2)</w:t>
      </w:r>
      <w:r w:rsidRPr="008A7E87">
        <w:rPr>
          <w:rFonts w:ascii="宋体" w:eastAsia="宋体" w:hAnsi="宋体"/>
          <w:color w:val="000000" w:themeColor="text1"/>
          <w:sz w:val="21"/>
        </w:rPr>
        <w:t>有一个十一二岁的少年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项带银圈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手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抓　拿　捏　握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一柄钢叉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向一匹猹尽力的刺去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那猹却将身一扭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反从他的胯下逃走了。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(3)</w:t>
      </w:r>
      <w:r w:rsidRPr="008A7E87">
        <w:rPr>
          <w:rFonts w:ascii="宋体" w:eastAsia="宋体" w:hAnsi="宋体"/>
          <w:color w:val="000000" w:themeColor="text1"/>
          <w:sz w:val="21"/>
        </w:rPr>
        <w:t>可惜正月过去了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闰土须回家里去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我急得大哭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他也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藏　躲　逃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到厨房里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哭着不肯出门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但终于被他父亲带走了。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(4)</w:t>
      </w:r>
      <w:r w:rsidRPr="008A7E87">
        <w:rPr>
          <w:rFonts w:ascii="宋体" w:eastAsia="宋体" w:hAnsi="宋体"/>
          <w:color w:val="000000" w:themeColor="text1"/>
          <w:sz w:val="21"/>
        </w:rPr>
        <w:t>我到了自家的房外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我的母亲早已迎着出来了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接着便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走　跑　飞　跳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出了八岁的侄儿宏儿。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4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对下面句子中加点词语的解释有误的一项是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只是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无端</w:t>
      </w:r>
      <w:r w:rsidRPr="008A7E87">
        <w:rPr>
          <w:rFonts w:ascii="宋体" w:eastAsia="宋体" w:hAnsi="宋体"/>
          <w:color w:val="000000" w:themeColor="text1"/>
          <w:sz w:val="21"/>
        </w:rPr>
        <w:t>的觉得状如小狗而很凶猛。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无缘无故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8A7E87">
        <w:rPr>
          <w:rFonts w:ascii="宋体" w:eastAsia="宋体" w:hAnsi="宋体"/>
          <w:color w:val="000000" w:themeColor="text1"/>
          <w:sz w:val="21"/>
        </w:rPr>
        <w:t>那有这事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惶恐</w:t>
      </w:r>
      <w:r w:rsidRPr="008A7E87">
        <w:rPr>
          <w:rFonts w:ascii="宋体" w:eastAsia="宋体" w:hAnsi="宋体"/>
          <w:color w:val="000000" w:themeColor="text1"/>
          <w:sz w:val="21"/>
        </w:rPr>
        <w:t>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站起来说。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惊慌恐惧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我和母亲也都有些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惘然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于是又提起闰土来。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心里好像失去了什么的样子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也不愿意都如别人的辛苦</w:t>
      </w:r>
      <w:r w:rsidRPr="008A7E87">
        <w:rPr>
          <w:rFonts w:ascii="宋体" w:eastAsia="宋体" w:hAnsi="宋体"/>
          <w:color w:val="000000" w:themeColor="text1"/>
          <w:sz w:val="21"/>
          <w:em w:val="dot"/>
        </w:rPr>
        <w:t>恣睢</w:t>
      </w:r>
      <w:r w:rsidRPr="008A7E87">
        <w:rPr>
          <w:rFonts w:ascii="宋体" w:eastAsia="宋体" w:hAnsi="宋体"/>
          <w:color w:val="000000" w:themeColor="text1"/>
          <w:sz w:val="21"/>
        </w:rPr>
        <w:t>而生活。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凶暴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5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下列句子中没有语病的一项是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这条隧道已使用多年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里面相继出现了顶部渗漏、路面坑陷、道路泥泞等。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中国政府提出的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一带一路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发展倡议将惠及沿线国家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促进这些国家的经济发展。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目前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有些国家和地区出现了局势动荡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难道这对世界和平有影响吗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在女排亚锦赛上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中国女排辉煌地取得了八战全胜的战绩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荣获冠军。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6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下列说法有误的一项是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《故乡》的体裁是小说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作者是鲁迅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选自《呐喊》。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《故乡》以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回故乡的见闻和感受为线索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以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记忆中的故乡与现实中的故乡发生的巨大变化为基本内容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展开情节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揭示了深刻的主题。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lastRenderedPageBreak/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闰土是《故乡》的主要人物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文中的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鲁迅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是次要人物。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《故乡》在人物描写中运用了对比的手法。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5" name="图片 1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E87">
        <w:rPr>
          <w:rFonts w:ascii="宋体" w:eastAsia="宋体" w:hAnsi="宋体"/>
          <w:color w:val="000000" w:themeColor="text1"/>
          <w:sz w:val="21"/>
        </w:rPr>
        <w:t>课内品读</w:t>
      </w: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6" name="图片 1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阅读下面的文字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完成第</w:t>
      </w:r>
      <w:r w:rsidRPr="008A7E87">
        <w:rPr>
          <w:rFonts w:ascii="宋体" w:eastAsia="宋体" w:hAnsi="宋体"/>
          <w:color w:val="000000" w:themeColor="text1"/>
          <w:sz w:val="21"/>
        </w:rPr>
        <w:t>7~11</w:t>
      </w:r>
      <w:r w:rsidRPr="008A7E87">
        <w:rPr>
          <w:rFonts w:ascii="宋体" w:eastAsia="宋体" w:hAnsi="宋体"/>
          <w:color w:val="000000" w:themeColor="text1"/>
          <w:sz w:val="21"/>
        </w:rPr>
        <w:t>题。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这来的便是闰土。虽然我一见便知道是闰土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但又不是我这记忆上的闰土了。他身材增加了一倍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先前的紫色的圆脸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已经变作灰黄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而且加上了很深的皱纹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眼睛也像他父亲一样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周围都肿得通红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这我知道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在海边种地的人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终日吹着海风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大抵是这样的。他头上是一顶破毡帽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身上只一件极薄的棉衣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浑身瑟索着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手里提着一个纸包和一支长烟管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那手也不是我所记得的红活圆实的手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却又粗又笨而且开裂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像是松树皮了。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我这时很兴奋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但不知道怎么说才好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只是说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阿</w:t>
      </w:r>
      <w:r w:rsidRPr="008A7E87">
        <w:rPr>
          <w:rFonts w:ascii="宋体" w:eastAsia="宋体" w:hAnsi="宋体"/>
          <w:color w:val="000000" w:themeColor="text1"/>
          <w:sz w:val="21"/>
        </w:rPr>
        <w:t>!</w:t>
      </w:r>
      <w:r w:rsidRPr="008A7E87">
        <w:rPr>
          <w:rFonts w:ascii="宋体" w:eastAsia="宋体" w:hAnsi="宋体"/>
          <w:color w:val="000000" w:themeColor="text1"/>
          <w:sz w:val="21"/>
        </w:rPr>
        <w:t>闰土哥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8A7E87">
        <w:rPr>
          <w:rFonts w:ascii="宋体" w:eastAsia="宋体" w:hAnsi="宋体"/>
          <w:color w:val="000000" w:themeColor="text1"/>
          <w:sz w:val="21"/>
        </w:rPr>
        <w:t>你来了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我接着便有许多话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想要连珠一般涌出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角鸡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跳鱼儿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贝壳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但又总觉得被什么挡着似的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单在脑里面回旋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吐不出口外去。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他站住了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脸上现出欢喜和凄凉的神情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动着嘴唇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却没有作声。他的态度终于恭敬起来了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分明的叫道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老爷</w:t>
      </w:r>
      <w:r w:rsidRPr="008A7E87">
        <w:rPr>
          <w:rFonts w:ascii="宋体" w:eastAsia="宋体" w:hAnsi="宋体"/>
          <w:color w:val="000000" w:themeColor="text1"/>
          <w:sz w:val="21"/>
        </w:rPr>
        <w:t>!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我似乎打了一个寒噤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我就知道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我们之间已经隔了一层可悲的厚障壁了。我也说不出话。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…………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老太太。信是早收到了。我实在喜欢的了不得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知道老爷回来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闰土说。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阿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你怎的这样客气起来。你们先前不是哥弟称呼么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还是照旧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迅哥儿。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母亲高兴的说。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阿呀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老太太真是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这成什么规矩。那时是孩子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不懂事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闰土说着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又叫水生上来打拱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那孩子却害羞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紧紧的只贴在他背后。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…………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我问问他的景况。他只是摇头。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非常难。第六个孩子也会帮忙了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却总是吃不够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又不太平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什么地方都要钱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没有定规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收成又坏。种出东西来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挑去卖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总要捐几回钱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折了本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不去卖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又只能烂掉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他只是摇头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脸上虽然刻着许多皱纹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却全然不动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仿佛石像一般。他大约只是觉得苦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却又形容不出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沉默了片时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便拿起烟管来默默的吸烟了。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…………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他出去了</w:t>
      </w:r>
      <w:r w:rsidRPr="008A7E87">
        <w:rPr>
          <w:rFonts w:ascii="宋体" w:eastAsia="宋体" w:hAnsi="宋体"/>
          <w:color w:val="000000" w:themeColor="text1"/>
          <w:sz w:val="21"/>
        </w:rPr>
        <w:t>;</w:t>
      </w:r>
      <w:r w:rsidRPr="008A7E87">
        <w:rPr>
          <w:rFonts w:ascii="宋体" w:eastAsia="宋体" w:hAnsi="宋体"/>
          <w:color w:val="000000" w:themeColor="text1"/>
          <w:sz w:val="21"/>
        </w:rPr>
        <w:t>母亲和我都叹息他的景况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多子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饥荒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苛税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兵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匪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官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都苦得他像一个木偶人了。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7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二十余年之后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闰土见到了童年时的好朋友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应该是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欢喜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为什么又现出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凄凉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的神情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8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闰土见到了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时为什么不叫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迅哥儿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而称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老爷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下面分析恰当的一项是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因为他十分尊敬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因为他非常害怕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因为他很懂礼貌。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因为他有封建等级观念。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9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文中所说的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厚障壁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是指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这是用的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8A7E87">
        <w:rPr>
          <w:rFonts w:ascii="宋体" w:eastAsia="宋体" w:hAnsi="宋体"/>
          <w:color w:val="000000" w:themeColor="text1"/>
          <w:sz w:val="21"/>
        </w:rPr>
        <w:t>的修辞手法。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10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文中闰土说话时有许多省略号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刻画出他说话吞吞吐吐、欲言又止的情态。这情态说明他哪方面的情况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下面分析恰当的一项是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天生口吃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说不出话。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处境悲凉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有口难言。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心里害怕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不敢说话。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生活平淡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无话可说。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857250" cy="1138555"/>
            <wp:effectExtent l="0" t="0" r="0" b="0"/>
            <wp:docPr id="197" name="18Y25.eps" descr="id:2147489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18Y25.eps" descr="id:214748907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520" cy="1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11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请仔细观察右边这幅图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以闰土为主体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用自己的语言描述闰土的外貌。描写的内容既要符合课文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也要符合画面。</w:t>
      </w:r>
      <w:r w:rsidRPr="008A7E87">
        <w:rPr>
          <w:rFonts w:ascii="宋体" w:eastAsia="宋体" w:hAnsi="宋体"/>
          <w:color w:val="000000" w:themeColor="text1"/>
          <w:sz w:val="21"/>
        </w:rPr>
        <w:t>(100</w:t>
      </w:r>
      <w:r w:rsidRPr="008A7E87">
        <w:rPr>
          <w:rFonts w:ascii="宋体" w:eastAsia="宋体" w:hAnsi="宋体"/>
          <w:color w:val="000000" w:themeColor="text1"/>
          <w:sz w:val="21"/>
        </w:rPr>
        <w:t>字左右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8" name="图片 1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E87">
        <w:rPr>
          <w:rFonts w:ascii="宋体" w:eastAsia="宋体" w:hAnsi="宋体"/>
          <w:color w:val="000000" w:themeColor="text1"/>
          <w:sz w:val="21"/>
        </w:rPr>
        <w:t>课外拓展</w:t>
      </w: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99" name="图片 1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8A7E87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阅读下面的文字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完成第</w:t>
      </w:r>
      <w:r w:rsidRPr="008A7E87">
        <w:rPr>
          <w:rFonts w:ascii="宋体" w:eastAsia="宋体" w:hAnsi="宋体"/>
          <w:color w:val="000000" w:themeColor="text1"/>
          <w:sz w:val="21"/>
        </w:rPr>
        <w:t>12~16</w:t>
      </w:r>
      <w:r w:rsidRPr="008A7E87">
        <w:rPr>
          <w:rFonts w:ascii="宋体" w:eastAsia="宋体" w:hAnsi="宋体"/>
          <w:color w:val="000000" w:themeColor="text1"/>
          <w:sz w:val="21"/>
        </w:rPr>
        <w:t>题。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故乡滋味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ab/>
      </w:r>
      <w:r w:rsidRPr="008A7E87">
        <w:rPr>
          <w:rFonts w:ascii="宋体" w:eastAsia="宋体" w:hAnsi="宋体"/>
          <w:color w:val="000000" w:themeColor="text1"/>
          <w:sz w:val="21"/>
        </w:rPr>
        <w:t>凸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凹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8A7E87">
        <w:rPr>
          <w:rFonts w:ascii="宋体" w:eastAsia="宋体" w:hAnsi="宋体"/>
          <w:color w:val="000000" w:themeColor="text1"/>
          <w:sz w:val="21"/>
        </w:rPr>
        <w:t>这是</w:t>
      </w:r>
      <w:r w:rsidRPr="008A7E87">
        <w:rPr>
          <w:rFonts w:ascii="宋体" w:eastAsia="宋体" w:hAnsi="宋体"/>
          <w:color w:val="000000" w:themeColor="text1"/>
          <w:sz w:val="21"/>
        </w:rPr>
        <w:t>8</w:t>
      </w:r>
      <w:r w:rsidRPr="008A7E87">
        <w:rPr>
          <w:rFonts w:ascii="宋体" w:eastAsia="宋体" w:hAnsi="宋体"/>
          <w:color w:val="000000" w:themeColor="text1"/>
          <w:sz w:val="21"/>
        </w:rPr>
        <w:t>年前的旧事。那年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刚过完</w:t>
      </w:r>
      <w:r w:rsidRPr="008A7E87">
        <w:rPr>
          <w:rFonts w:ascii="宋体" w:eastAsia="宋体" w:hAnsi="宋体"/>
          <w:color w:val="000000" w:themeColor="text1"/>
          <w:sz w:val="21"/>
        </w:rPr>
        <w:t>40</w:t>
      </w:r>
      <w:r w:rsidRPr="008A7E87">
        <w:rPr>
          <w:rFonts w:ascii="宋体" w:eastAsia="宋体" w:hAnsi="宋体"/>
          <w:color w:val="000000" w:themeColor="text1"/>
          <w:sz w:val="21"/>
        </w:rPr>
        <w:t>岁的生日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突然生出一种莫名的思乡之情。这种感情很强烈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近乎一种烧燎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若不回故乡住上一段日子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心里难以平静下来。于是我回了一趟老家。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②</w:t>
      </w:r>
      <w:r w:rsidRPr="008A7E87">
        <w:rPr>
          <w:rFonts w:ascii="宋体" w:eastAsia="宋体" w:hAnsi="宋体"/>
          <w:color w:val="000000" w:themeColor="text1"/>
          <w:sz w:val="21"/>
        </w:rPr>
        <w:t>到了母亲的老宅院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推开那一道柴门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母亲</w:t>
      </w:r>
      <w:r w:rsidRPr="008A7E87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“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哦</w:t>
      </w:r>
      <w:r w:rsidRPr="008A7E87">
        <w:rPr>
          <w:rFonts w:ascii="宋体" w:eastAsia="宋体" w:hAnsi="宋体" w:cs="Times New Roman"/>
          <w:color w:val="000000" w:themeColor="text1"/>
          <w:sz w:val="21"/>
          <w:u w:val="single" w:color="000000"/>
        </w:rPr>
        <w:t>”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了一声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显出意外的喜悦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眼睛潮潮地红起来。</w:t>
      </w:r>
      <w:r w:rsidRPr="008A7E87">
        <w:rPr>
          <w:rFonts w:ascii="宋体" w:eastAsia="宋体" w:hAnsi="宋体"/>
          <w:color w:val="000000" w:themeColor="text1"/>
          <w:sz w:val="21"/>
        </w:rPr>
        <w:t>我走到母亲身边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觉得母亲很矮小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她依旧是粗布衣裤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与那道柴门一个色调。多少年了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故乡仍带着那种逼人的质朴。我心里很温暖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觉得自己就是为这质朴而来。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8A7E87">
        <w:rPr>
          <w:rFonts w:ascii="宋体" w:eastAsia="宋体" w:hAnsi="宋体"/>
          <w:color w:val="000000" w:themeColor="text1"/>
          <w:sz w:val="21"/>
        </w:rPr>
        <w:t>母亲烧起柴草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煮了几个青玉米。柴草很干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火烧得热烈。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住几天吗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母亲问。我说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当然要住几天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陪您唠一唠近</w:t>
      </w:r>
      <w:r w:rsidRPr="008A7E87">
        <w:rPr>
          <w:rFonts w:ascii="宋体" w:eastAsia="宋体" w:hAnsi="宋体"/>
          <w:color w:val="000000" w:themeColor="text1"/>
          <w:sz w:val="21"/>
        </w:rPr>
        <w:t>20</w:t>
      </w:r>
      <w:r w:rsidRPr="008A7E87">
        <w:rPr>
          <w:rFonts w:ascii="宋体" w:eastAsia="宋体" w:hAnsi="宋体"/>
          <w:color w:val="000000" w:themeColor="text1"/>
          <w:sz w:val="21"/>
        </w:rPr>
        <w:t>年来不曾细唠的家常。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母亲笑一笑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你已是老家雀了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只有老家雀才知道回窝哩。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在母亲的感觉里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我居然跟她一样老了。青玉米煮熟了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剥了玉米的苞衣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米粒很黄。一粒一粒剥着吃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很绵软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香得和奶一样。母亲同我一起剥玉米吃。炉膛的余火闪着黄黄的光。我一下子找到了故乡的感觉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即黄色的温暖。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8A7E87">
        <w:rPr>
          <w:rFonts w:ascii="宋体" w:eastAsia="宋体" w:hAnsi="宋体"/>
          <w:color w:val="000000" w:themeColor="text1"/>
          <w:sz w:val="21"/>
        </w:rPr>
        <w:t>晚上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母亲问我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你到哪儿睡呢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娘就这一条土炕。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我说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除了娘的土炕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我哪儿都不去。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躺在土炕上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感到这土炕就是久违了的母亲的胸怀。母亲就是在这土炕上生的我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揭开席子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肯定还能闻到老炕土上胎衣的味道。而今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母亲的儿子大了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自己也老了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却依然睡着这条土炕。土炕是故乡永恒的岁月、不变的情结吗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这一夜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母亲睡不着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她的儿子也睡不着。母亲很想对儿子说些什么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儿子也想对母亲说些什么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却都不知道从何说起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只能清晰地听到对方的呼吸。其实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岁月已使母子很隔膜了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却仍爱着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像呼吸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虽然有时感觉不到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却须臾不曾停止。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8A7E87">
        <w:rPr>
          <w:rFonts w:ascii="宋体" w:eastAsia="宋体" w:hAnsi="宋体"/>
          <w:color w:val="000000" w:themeColor="text1"/>
          <w:sz w:val="21"/>
        </w:rPr>
        <w:t>天亮了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我却酣然地睡沉了。睡醒来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小饭桌早已放在身边。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酒给你温好了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喝几盅吧。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母亲安然说道。饭桌中央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果然就是那把几代人用过的黄泥酒壶。说温酒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其实是把罐中的老酒舀到壶里去。母亲给祖父舀酒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给父亲舀酒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如今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又给她的儿子舀酒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那么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在她</w:t>
      </w:r>
      <w:r w:rsidRPr="008A7E87">
        <w:rPr>
          <w:rFonts w:ascii="宋体" w:eastAsia="宋体" w:hAnsi="宋体"/>
          <w:color w:val="000000" w:themeColor="text1"/>
          <w:sz w:val="21"/>
        </w:rPr>
        <w:t>眼里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儿子是条有分量的汉子了。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8A7E87">
        <w:rPr>
          <w:rFonts w:ascii="宋体" w:eastAsia="宋体" w:hAnsi="宋体"/>
          <w:color w:val="000000" w:themeColor="text1"/>
          <w:sz w:val="21"/>
        </w:rPr>
        <w:t>在老家的日子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我彻底让自己放松了。每日起得很迟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睡到日上三竿。母亲从不叫醒我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开心地放任她的儿子。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快把娘的儿子宠坏了。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我跟母亲开玩笑。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还能宠几天呢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世道上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除了娘宠儿子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还有谁宠呢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听了娘的话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我心中竟生出一丝莫名的酸楚。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媳妇好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爱情的后面是温柔的束缚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;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儿子好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伦常会把一副叫责任的担子不由分说地让你担下去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;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朋友好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友谊时时提醒你要保持一种无奈的却是必需的心灵对等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……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这一切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都美丽而忧伤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>美得让人感到有些累。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8A7E87">
        <w:rPr>
          <w:rFonts w:ascii="宋体" w:eastAsia="宋体" w:hAnsi="宋体"/>
          <w:color w:val="000000" w:themeColor="text1"/>
          <w:sz w:val="21"/>
        </w:rPr>
        <w:t>吃过母亲的早酒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便是走走儿时的路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爬爬儿时的山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  <w:r w:rsidRPr="008A7E87">
        <w:rPr>
          <w:rFonts w:ascii="宋体" w:eastAsia="宋体" w:hAnsi="宋体"/>
          <w:color w:val="000000" w:themeColor="text1"/>
          <w:sz w:val="21"/>
        </w:rPr>
        <w:t>路依旧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山依旧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我的感觉却大不一样了。儿时高高的曾绊得我摔破了膝的石阶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已显得很矮很矮。儿时深深地看一眼都眩晕的水井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也显得很浅很浅。山路曲折悠长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我却走来走去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又走回原处。踅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xué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回母亲的柴门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看到柴门下的母亲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霜雪已浸染了发际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我不禁低沉地吟了一声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哎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故乡。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⑧</w:t>
      </w:r>
      <w:r w:rsidRPr="008A7E87">
        <w:rPr>
          <w:rFonts w:ascii="宋体" w:eastAsia="宋体" w:hAnsi="宋体"/>
          <w:color w:val="000000" w:themeColor="text1"/>
          <w:sz w:val="21"/>
        </w:rPr>
        <w:t>晚上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盘腿坐在母亲的土炕上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在小饭桌上摊了几页纸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想随便写些什么。笔落下去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却写出了这么几行字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故乡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就像母亲的手掌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虽温暖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却很小很窄。它遮不了风雨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挡不住光阴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给你的只是一些缠绵的回忆</w:t>
      </w:r>
      <w:r w:rsidRPr="008A7E87">
        <w:rPr>
          <w:rFonts w:ascii="宋体" w:eastAsia="宋体" w:hAnsi="宋体"/>
          <w:color w:val="000000" w:themeColor="text1"/>
          <w:sz w:val="21"/>
        </w:rPr>
        <w:t>……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宋体" w:hint="eastAsia"/>
          <w:color w:val="000000" w:themeColor="text1"/>
          <w:sz w:val="21"/>
        </w:rPr>
        <w:t>⑨</w:t>
      </w:r>
      <w:r w:rsidRPr="008A7E87">
        <w:rPr>
          <w:rFonts w:ascii="宋体" w:eastAsia="宋体" w:hAnsi="宋体"/>
          <w:color w:val="000000" w:themeColor="text1"/>
          <w:sz w:val="21"/>
        </w:rPr>
        <w:t>写到这里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我抬头看一眼熟睡的母亲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想到明天就要走了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泪水不禁热热地流下来。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12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结合文章分析第</w:t>
      </w:r>
      <w:r w:rsidRPr="008A7E8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8A7E87">
        <w:rPr>
          <w:rFonts w:ascii="宋体" w:eastAsia="宋体" w:hAnsi="宋体"/>
          <w:color w:val="000000" w:themeColor="text1"/>
          <w:sz w:val="21"/>
        </w:rPr>
        <w:t>段中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于是我回了一趟老家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这句话在结构上的作用。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13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如果去掉第</w:t>
      </w:r>
      <w:r w:rsidRPr="008A7E8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8A7E87">
        <w:rPr>
          <w:rFonts w:ascii="宋体" w:eastAsia="宋体" w:hAnsi="宋体"/>
          <w:color w:val="000000" w:themeColor="text1"/>
          <w:sz w:val="21"/>
        </w:rPr>
        <w:t>段画线句子中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意外的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8A7E87">
        <w:rPr>
          <w:rFonts w:ascii="宋体" w:eastAsia="宋体" w:hAnsi="宋体"/>
          <w:color w:val="000000" w:themeColor="text1"/>
          <w:sz w:val="21"/>
        </w:rPr>
        <w:t>潮潮地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两个词好不好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为什么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14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8A7E87">
        <w:rPr>
          <w:rFonts w:ascii="宋体" w:eastAsia="宋体" w:hAnsi="宋体"/>
          <w:color w:val="000000" w:themeColor="text1"/>
          <w:sz w:val="21"/>
        </w:rPr>
        <w:t>我说</w:t>
      </w:r>
      <w:r w:rsidRPr="008A7E87">
        <w:rPr>
          <w:rFonts w:ascii="宋体" w:eastAsia="宋体" w:hAnsi="宋体"/>
          <w:color w:val="000000" w:themeColor="text1"/>
          <w:sz w:val="21"/>
        </w:rPr>
        <w:t>:‘</w:t>
      </w:r>
      <w:r w:rsidRPr="008A7E87">
        <w:rPr>
          <w:rFonts w:ascii="宋体" w:eastAsia="宋体" w:hAnsi="宋体"/>
          <w:color w:val="000000" w:themeColor="text1"/>
          <w:sz w:val="21"/>
        </w:rPr>
        <w:t>除了娘的土炕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我哪儿都不去。</w:t>
      </w:r>
      <w:r w:rsidRPr="008A7E87">
        <w:rPr>
          <w:rFonts w:ascii="宋体" w:eastAsia="宋体" w:hAnsi="宋体"/>
          <w:color w:val="000000" w:themeColor="text1"/>
          <w:sz w:val="21"/>
        </w:rPr>
        <w:t>’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第</w:t>
      </w:r>
      <w:r w:rsidRPr="008A7E87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8A7E87">
        <w:rPr>
          <w:rFonts w:ascii="宋体" w:eastAsia="宋体" w:hAnsi="宋体"/>
          <w:color w:val="000000" w:themeColor="text1"/>
          <w:sz w:val="21"/>
        </w:rPr>
        <w:t>段中的这句话运用了哪种人物描写方法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它的言外之意是什么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15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简要分析第</w:t>
      </w:r>
      <w:r w:rsidRPr="008A7E87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8A7E87">
        <w:rPr>
          <w:rFonts w:ascii="宋体" w:eastAsia="宋体" w:hAnsi="宋体"/>
          <w:color w:val="000000" w:themeColor="text1"/>
          <w:sz w:val="21"/>
        </w:rPr>
        <w:t>段画线句子的修辞手法及其作用。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16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第</w:t>
      </w:r>
      <w:r w:rsidRPr="008A7E87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8A7E87">
        <w:rPr>
          <w:rFonts w:ascii="宋体" w:eastAsia="宋体" w:hAnsi="宋体"/>
          <w:color w:val="000000" w:themeColor="text1"/>
          <w:sz w:val="21"/>
        </w:rPr>
        <w:t>段说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路依旧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山依旧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我的感觉却大不一样了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感觉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为何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大不一样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  <w:r w:rsidRPr="008A7E87">
        <w:rPr>
          <w:rFonts w:ascii="宋体" w:eastAsia="宋体" w:hAnsi="宋体"/>
          <w:color w:val="000000" w:themeColor="text1"/>
          <w:sz w:val="21"/>
        </w:rPr>
        <w:t>流露出作者当时怎样的感情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Arial Unicode MS" w:hint="eastAsia"/>
          <w:color w:val="000000" w:themeColor="text1"/>
          <w:sz w:val="21"/>
        </w:rPr>
        <w:lastRenderedPageBreak/>
        <w:t>􀳇</w:t>
      </w:r>
      <w:r w:rsidRPr="008A7E87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17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请你仔细观察下面这幅剪纸作品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描绘画面内容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并揭示其寓意。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358900" cy="939165"/>
            <wp:effectExtent l="0" t="0" r="0" b="0"/>
            <wp:docPr id="200" name="18Y26.eps" descr="id:2147489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18Y26.eps" descr="id:214748908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8A7E87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18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(2017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8A7E87">
        <w:rPr>
          <w:rFonts w:ascii="宋体" w:eastAsia="宋体" w:hAnsi="宋体"/>
          <w:color w:val="000000" w:themeColor="text1"/>
          <w:sz w:val="21"/>
        </w:rPr>
        <w:t>广西贺州中考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综合实践活动。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为了响应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世界读书日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8A7E87">
        <w:rPr>
          <w:rFonts w:ascii="宋体" w:eastAsia="宋体" w:hAnsi="宋体"/>
          <w:color w:val="000000" w:themeColor="text1"/>
          <w:sz w:val="21"/>
        </w:rPr>
        <w:t>全民阅读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的号召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某校开展了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我爱文学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读书活动。请你参与并完成以下任务。</w:t>
      </w: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(1)</w:t>
      </w:r>
      <w:r w:rsidRPr="008A7E87">
        <w:rPr>
          <w:rFonts w:ascii="宋体" w:eastAsia="宋体" w:hAnsi="宋体"/>
          <w:color w:val="000000" w:themeColor="text1"/>
          <w:sz w:val="21"/>
        </w:rPr>
        <w:t>【全民阅读】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如果你是校报小记者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请你根据以下新闻报道为校刊简报拟写一句话新闻。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不超过</w:t>
      </w:r>
      <w:r w:rsidRPr="008A7E87">
        <w:rPr>
          <w:rFonts w:ascii="宋体" w:eastAsia="宋体" w:hAnsi="宋体"/>
          <w:color w:val="000000" w:themeColor="text1"/>
          <w:sz w:val="21"/>
        </w:rPr>
        <w:t>30</w:t>
      </w:r>
      <w:r w:rsidRPr="008A7E87">
        <w:rPr>
          <w:rFonts w:ascii="宋体" w:eastAsia="宋体" w:hAnsi="宋体"/>
          <w:color w:val="000000" w:themeColor="text1"/>
          <w:sz w:val="21"/>
        </w:rPr>
        <w:t>字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</w:p>
    <w:p w:rsidR="005C2081" w:rsidRPr="008A7E87" w:rsidRDefault="00E65890" w:rsidP="008A7E8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2017</w:t>
      </w:r>
      <w:r w:rsidRPr="008A7E87">
        <w:rPr>
          <w:rFonts w:ascii="宋体" w:eastAsia="宋体" w:hAnsi="宋体"/>
          <w:color w:val="000000" w:themeColor="text1"/>
          <w:sz w:val="21"/>
        </w:rPr>
        <w:t>年</w:t>
      </w:r>
      <w:r w:rsidRPr="008A7E87">
        <w:rPr>
          <w:rFonts w:ascii="宋体" w:eastAsia="宋体" w:hAnsi="宋体"/>
          <w:color w:val="000000" w:themeColor="text1"/>
          <w:sz w:val="21"/>
        </w:rPr>
        <w:t>4</w:t>
      </w:r>
      <w:r w:rsidRPr="008A7E87">
        <w:rPr>
          <w:rFonts w:ascii="宋体" w:eastAsia="宋体" w:hAnsi="宋体"/>
          <w:color w:val="000000" w:themeColor="text1"/>
          <w:sz w:val="21"/>
        </w:rPr>
        <w:t>月</w:t>
      </w:r>
      <w:r w:rsidRPr="008A7E87">
        <w:rPr>
          <w:rFonts w:ascii="宋体" w:eastAsia="宋体" w:hAnsi="宋体"/>
          <w:color w:val="000000" w:themeColor="text1"/>
          <w:sz w:val="21"/>
        </w:rPr>
        <w:t>23</w:t>
      </w:r>
      <w:r w:rsidRPr="008A7E87">
        <w:rPr>
          <w:rFonts w:ascii="宋体" w:eastAsia="宋体" w:hAnsi="宋体"/>
          <w:color w:val="000000" w:themeColor="text1"/>
          <w:sz w:val="21"/>
        </w:rPr>
        <w:t>日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正值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世界读书日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为培育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多读书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读好书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的风尚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在装扮得美轮美奂的贺州广场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贺州市举行了</w:t>
      </w:r>
      <w:r w:rsidRPr="008A7E87">
        <w:rPr>
          <w:rFonts w:ascii="宋体" w:eastAsia="宋体" w:hAnsi="宋体"/>
          <w:color w:val="000000" w:themeColor="text1"/>
          <w:sz w:val="21"/>
        </w:rPr>
        <w:t>2017</w:t>
      </w:r>
      <w:r w:rsidRPr="008A7E87">
        <w:rPr>
          <w:rFonts w:ascii="宋体" w:eastAsia="宋体" w:hAnsi="宋体"/>
          <w:color w:val="000000" w:themeColor="text1"/>
          <w:sz w:val="21"/>
        </w:rPr>
        <w:t>年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全民阅读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启动仪式。据悉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本次活动的目的是顺应人民群众对阅读生活的新期待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号召进一步深入开展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全民阅读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活动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努力改善全社会阅读条件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大力培育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多读书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读好书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的文明风尚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让群众享受到丰富多彩的文化生活。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(2)</w:t>
      </w:r>
      <w:r w:rsidRPr="008A7E87">
        <w:rPr>
          <w:rFonts w:ascii="宋体" w:eastAsia="宋体" w:hAnsi="宋体"/>
          <w:color w:val="000000" w:themeColor="text1"/>
          <w:sz w:val="21"/>
        </w:rPr>
        <w:t>【开卷有益】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如果你是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我爱文学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读书活动的组织者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你如何从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开卷有益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的角度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呼吁同学们积极参加本次活动</w:t>
      </w:r>
      <w:r w:rsidRPr="008A7E87">
        <w:rPr>
          <w:rFonts w:ascii="宋体" w:eastAsia="宋体" w:hAnsi="宋体"/>
          <w:color w:val="000000" w:themeColor="text1"/>
          <w:sz w:val="21"/>
        </w:rPr>
        <w:t>?</w:t>
      </w: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5C2081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C2081" w:rsidRPr="008A7E87" w:rsidRDefault="00E6589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(3)</w:t>
      </w:r>
      <w:r w:rsidRPr="008A7E87">
        <w:rPr>
          <w:rFonts w:ascii="宋体" w:eastAsia="宋体" w:hAnsi="宋体"/>
          <w:color w:val="000000" w:themeColor="text1"/>
          <w:sz w:val="21"/>
        </w:rPr>
        <w:t>【书香传递】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在央视《朗读者》栏目里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导演陆川朗读的王宗仁的《藏羚羊的跪拜》是献给自由奔跑的生灵的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演员斯琴高娃朗读的贾平凹的《写给母亲》是献给坚强生活的妈妈的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我读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8A7E87">
        <w:rPr>
          <w:rFonts w:ascii="宋体" w:eastAsia="宋体" w:hAnsi="宋体"/>
          <w:color w:val="000000" w:themeColor="text1"/>
          <w:sz w:val="21"/>
        </w:rPr>
        <w:t>的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</w:t>
      </w:r>
      <w:r w:rsidRPr="008A7E87">
        <w:rPr>
          <w:rFonts w:ascii="宋体" w:eastAsia="宋体" w:hAnsi="宋体"/>
          <w:color w:val="000000" w:themeColor="text1"/>
          <w:sz w:val="21"/>
        </w:rPr>
        <w:t>是献给</w:t>
      </w:r>
      <w:r w:rsidRPr="008A7E8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  <w:r w:rsidRPr="008A7E87">
        <w:rPr>
          <w:rFonts w:ascii="宋体" w:eastAsia="宋体" w:hAnsi="宋体"/>
          <w:color w:val="000000" w:themeColor="text1"/>
          <w:sz w:val="21"/>
        </w:rPr>
        <w:t> </w:t>
      </w:r>
    </w:p>
    <w:p w:rsidR="005C2081" w:rsidRPr="008A7E87" w:rsidRDefault="00E65890">
      <w:pPr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lastRenderedPageBreak/>
        <w:t>1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解析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茎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jīng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;B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寓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yù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;D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揖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yī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2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解析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箫索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萧索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;B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祟拜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崇拜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;C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磕睡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应为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瞌睡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3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(1)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抖　</w:t>
      </w:r>
      <w:r w:rsidRPr="008A7E87">
        <w:rPr>
          <w:rFonts w:ascii="宋体" w:eastAsia="宋体" w:hAnsi="宋体"/>
          <w:color w:val="000000" w:themeColor="text1"/>
          <w:sz w:val="21"/>
        </w:rPr>
        <w:t>(2)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捏　</w:t>
      </w:r>
      <w:r w:rsidRPr="008A7E87">
        <w:rPr>
          <w:rFonts w:ascii="宋体" w:eastAsia="宋体" w:hAnsi="宋体"/>
          <w:color w:val="000000" w:themeColor="text1"/>
          <w:sz w:val="21"/>
        </w:rPr>
        <w:t>(3)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躲　</w:t>
      </w:r>
      <w:r w:rsidRPr="008A7E87">
        <w:rPr>
          <w:rFonts w:ascii="宋体" w:eastAsia="宋体" w:hAnsi="宋体"/>
          <w:color w:val="000000" w:themeColor="text1"/>
          <w:sz w:val="21"/>
        </w:rPr>
        <w:t>(4)</w:t>
      </w:r>
      <w:r w:rsidRPr="008A7E87">
        <w:rPr>
          <w:rFonts w:ascii="宋体" w:eastAsia="宋体" w:hAnsi="宋体"/>
          <w:color w:val="000000" w:themeColor="text1"/>
          <w:sz w:val="21"/>
        </w:rPr>
        <w:t>飞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4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解析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D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恣睢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的意思是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任意胡为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5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B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解析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A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成分残缺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应在句末加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问题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;C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不合逻辑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应在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有影响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前加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没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;D</w:t>
      </w:r>
      <w:r w:rsidRPr="008A7E87">
        <w:rPr>
          <w:rFonts w:ascii="宋体" w:eastAsia="宋体" w:hAnsi="宋体"/>
          <w:color w:val="000000" w:themeColor="text1"/>
          <w:sz w:val="21"/>
        </w:rPr>
        <w:t>项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语序不当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应将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辉煌地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地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删掉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将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辉煌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放到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战绩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前。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6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C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8A7E87">
        <w:rPr>
          <w:rFonts w:ascii="宋体" w:eastAsia="宋体" w:hAnsi="宋体"/>
          <w:color w:val="000000" w:themeColor="text1"/>
          <w:sz w:val="21"/>
        </w:rPr>
        <w:t>解析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《故乡》是一篇小说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文中的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是作者塑造的一个人物形象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虽然带有作者鲁迅的影子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但并不是作者鲁迅。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7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二十多年的贫困生活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使他感到痛苦、难堪。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8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D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9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很深的隔膜　借喻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10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B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11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略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12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承上启下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过渡</w:t>
      </w:r>
      <w:r w:rsidRPr="008A7E87">
        <w:rPr>
          <w:rFonts w:ascii="宋体" w:eastAsia="宋体" w:hAnsi="宋体"/>
          <w:color w:val="000000" w:themeColor="text1"/>
          <w:sz w:val="21"/>
        </w:rPr>
        <w:t>),</w:t>
      </w:r>
      <w:r w:rsidRPr="008A7E87">
        <w:rPr>
          <w:rFonts w:ascii="宋体" w:eastAsia="宋体" w:hAnsi="宋体"/>
          <w:color w:val="000000" w:themeColor="text1"/>
          <w:sz w:val="21"/>
        </w:rPr>
        <w:t>承接上文所产生的强烈思乡之情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开启下文回故乡的情景。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13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不好。因为这两个词起修饰作用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更生动形象地表现出母亲因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突然回家而产生的惊讶、激动和喜悦之情。如果去掉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就没有这一表达效果。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14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语言描写。言外之意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想和母亲同炕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多陪陪年迈的母亲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更想重新感受温暖的母爱。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15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排比。作用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结构整齐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节奏感强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增强语言气势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更能把作者听了母亲的话后内心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酸楚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的情感抒发得淋漓尽致。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16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因为故乡的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路依旧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山依旧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而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却已是</w:t>
      </w:r>
      <w:r w:rsidRPr="008A7E87">
        <w:rPr>
          <w:rFonts w:ascii="宋体" w:eastAsia="宋体" w:hAnsi="宋体"/>
          <w:color w:val="000000" w:themeColor="text1"/>
          <w:sz w:val="21"/>
        </w:rPr>
        <w:t>40</w:t>
      </w:r>
      <w:r w:rsidRPr="008A7E87">
        <w:rPr>
          <w:rFonts w:ascii="宋体" w:eastAsia="宋体" w:hAnsi="宋体"/>
          <w:color w:val="000000" w:themeColor="text1"/>
          <w:sz w:val="21"/>
        </w:rPr>
        <w:t>岁的人了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母亲更是青丝染霜雪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因此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我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感觉岁月流逝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物是人非。流露出作者当时内心的失落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/>
          <w:color w:val="000000" w:themeColor="text1"/>
          <w:sz w:val="21"/>
        </w:rPr>
        <w:t>落寞、哀怨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17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示例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画面内容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一个胖小孩儿怀抱一条肥大的鱼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小孩儿身后两侧是荷叶荷花。寓意</w:t>
      </w:r>
      <w:r w:rsidRPr="008A7E87">
        <w:rPr>
          <w:rFonts w:ascii="宋体" w:eastAsia="宋体" w:hAnsi="宋体"/>
          <w:color w:val="000000" w:themeColor="text1"/>
          <w:sz w:val="21"/>
        </w:rPr>
        <w:t>:</w:t>
      </w:r>
      <w:r w:rsidRPr="008A7E87">
        <w:rPr>
          <w:rFonts w:ascii="宋体" w:eastAsia="宋体" w:hAnsi="宋体"/>
          <w:color w:val="000000" w:themeColor="text1"/>
          <w:sz w:val="21"/>
        </w:rPr>
        <w:t>连年有余</w:t>
      </w:r>
      <w:r w:rsidRPr="008A7E87">
        <w:rPr>
          <w:rFonts w:ascii="宋体" w:eastAsia="宋体" w:hAnsi="宋体"/>
          <w:color w:val="000000" w:themeColor="text1"/>
          <w:sz w:val="21"/>
        </w:rPr>
        <w:t>(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年年有余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或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喜庆有余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)</w:t>
      </w:r>
      <w:r w:rsidRPr="008A7E87">
        <w:rPr>
          <w:rFonts w:ascii="宋体" w:eastAsia="宋体" w:hAnsi="宋体"/>
          <w:color w:val="000000" w:themeColor="text1"/>
          <w:sz w:val="21"/>
        </w:rPr>
        <w:t>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b/>
          <w:color w:val="000000" w:themeColor="text1"/>
          <w:sz w:val="21"/>
        </w:rPr>
        <w:t>18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8A7E87">
        <w:rPr>
          <w:rFonts w:ascii="宋体" w:eastAsia="宋体" w:hAnsi="宋体"/>
          <w:color w:val="000000" w:themeColor="text1"/>
          <w:sz w:val="21"/>
        </w:rPr>
        <w:t>(1)</w:t>
      </w:r>
      <w:r w:rsidRPr="008A7E87">
        <w:rPr>
          <w:rFonts w:ascii="宋体" w:eastAsia="宋体" w:hAnsi="宋体"/>
          <w:color w:val="000000" w:themeColor="text1"/>
          <w:sz w:val="21"/>
        </w:rPr>
        <w:t>贺州举行了</w:t>
      </w:r>
      <w:r w:rsidRPr="008A7E87">
        <w:rPr>
          <w:rFonts w:ascii="宋体" w:eastAsia="宋体" w:hAnsi="宋体"/>
          <w:color w:val="000000" w:themeColor="text1"/>
          <w:sz w:val="21"/>
        </w:rPr>
        <w:t>2017</w:t>
      </w:r>
      <w:r w:rsidRPr="008A7E87">
        <w:rPr>
          <w:rFonts w:ascii="宋体" w:eastAsia="宋体" w:hAnsi="宋体"/>
          <w:color w:val="000000" w:themeColor="text1"/>
          <w:sz w:val="21"/>
        </w:rPr>
        <w:t>年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8A7E87">
        <w:rPr>
          <w:rFonts w:ascii="宋体" w:eastAsia="宋体" w:hAnsi="宋体"/>
          <w:color w:val="000000" w:themeColor="text1"/>
          <w:sz w:val="21"/>
        </w:rPr>
        <w:t>全民阅读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8A7E87">
        <w:rPr>
          <w:rFonts w:ascii="宋体" w:eastAsia="宋体" w:hAnsi="宋体"/>
          <w:color w:val="000000" w:themeColor="text1"/>
          <w:sz w:val="21"/>
        </w:rPr>
        <w:t>启动仪式。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(2)</w:t>
      </w:r>
      <w:r w:rsidRPr="008A7E87">
        <w:rPr>
          <w:rFonts w:ascii="宋体" w:eastAsia="宋体" w:hAnsi="宋体"/>
          <w:color w:val="000000" w:themeColor="text1"/>
          <w:sz w:val="21"/>
        </w:rPr>
        <w:t>读书是一个美妙的过程。一本好书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一篇美文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可以使单调的生活变得丰富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使浮躁的心变得平和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使平庸的生命变得崇高。同学们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让我们积极参与这次读书活动</w:t>
      </w:r>
      <w:r w:rsidRPr="008A7E87">
        <w:rPr>
          <w:rFonts w:ascii="宋体" w:eastAsia="宋体" w:hAnsi="宋体"/>
          <w:color w:val="000000" w:themeColor="text1"/>
          <w:sz w:val="21"/>
        </w:rPr>
        <w:t>,</w:t>
      </w:r>
      <w:r w:rsidRPr="008A7E87">
        <w:rPr>
          <w:rFonts w:ascii="宋体" w:eastAsia="宋体" w:hAnsi="宋体"/>
          <w:color w:val="000000" w:themeColor="text1"/>
          <w:sz w:val="21"/>
        </w:rPr>
        <w:t>体验美妙的读书之旅吧</w:t>
      </w:r>
      <w:r w:rsidRPr="008A7E87">
        <w:rPr>
          <w:rFonts w:ascii="宋体" w:eastAsia="宋体" w:hAnsi="宋体"/>
          <w:color w:val="000000" w:themeColor="text1"/>
          <w:sz w:val="21"/>
        </w:rPr>
        <w:t>!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(3)</w:t>
      </w:r>
      <w:r w:rsidRPr="008A7E87">
        <w:rPr>
          <w:rFonts w:ascii="宋体" w:eastAsia="宋体" w:hAnsi="宋体"/>
          <w:color w:val="000000" w:themeColor="text1"/>
          <w:sz w:val="21"/>
        </w:rPr>
        <w:t>示例一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魏巍　《我的老师》　慈爱的老师的</w:t>
      </w:r>
    </w:p>
    <w:p w:rsidR="005C2081" w:rsidRPr="008A7E87" w:rsidRDefault="00E6589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8A7E87">
        <w:rPr>
          <w:rFonts w:ascii="宋体" w:eastAsia="宋体" w:hAnsi="宋体"/>
          <w:color w:val="000000" w:themeColor="text1"/>
          <w:sz w:val="21"/>
        </w:rPr>
        <w:t>示例二</w:t>
      </w:r>
      <w:r w:rsidRPr="008A7E87">
        <w:rPr>
          <w:rFonts w:ascii="宋体" w:eastAsia="宋体" w:hAnsi="宋体"/>
          <w:color w:val="000000" w:themeColor="text1"/>
          <w:sz w:val="21"/>
        </w:rPr>
        <w:t xml:space="preserve"> </w:t>
      </w:r>
      <w:r w:rsidRPr="008A7E87">
        <w:rPr>
          <w:rFonts w:ascii="宋体" w:eastAsia="宋体" w:hAnsi="宋体"/>
          <w:color w:val="000000" w:themeColor="text1"/>
          <w:sz w:val="21"/>
        </w:rPr>
        <w:t>马致远　《天净沙</w:t>
      </w:r>
      <w:r w:rsidRPr="008A7E87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8A7E87">
        <w:rPr>
          <w:rFonts w:ascii="宋体" w:eastAsia="宋体" w:hAnsi="宋体"/>
          <w:color w:val="000000" w:themeColor="text1"/>
          <w:sz w:val="21"/>
        </w:rPr>
        <w:t>秋思》　远行漂泊的游子</w:t>
      </w:r>
      <w:bookmarkStart w:id="0" w:name="_GoBack"/>
      <w:bookmarkEnd w:id="0"/>
      <w:r w:rsidRPr="008A7E87">
        <w:rPr>
          <w:rFonts w:ascii="宋体" w:eastAsia="宋体" w:hAnsi="宋体"/>
          <w:color w:val="000000" w:themeColor="text1"/>
          <w:sz w:val="21"/>
        </w:rPr>
        <w:t>的</w:t>
      </w:r>
    </w:p>
    <w:p w:rsidR="005C2081" w:rsidRPr="008A7E87" w:rsidRDefault="005C2081">
      <w:pPr>
        <w:rPr>
          <w:rFonts w:ascii="宋体" w:eastAsia="宋体" w:hAnsi="宋体"/>
          <w:color w:val="000000" w:themeColor="text1"/>
          <w:sz w:val="21"/>
        </w:rPr>
      </w:pPr>
    </w:p>
    <w:sectPr w:rsidR="005C2081" w:rsidRPr="008A7E87" w:rsidSect="005C20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890" w:rsidRDefault="00E65890" w:rsidP="008A7E87">
      <w:pPr>
        <w:spacing w:line="240" w:lineRule="auto"/>
      </w:pPr>
      <w:r>
        <w:separator/>
      </w:r>
    </w:p>
  </w:endnote>
  <w:endnote w:type="continuationSeparator" w:id="1">
    <w:p w:rsidR="00E65890" w:rsidRDefault="00E65890" w:rsidP="008A7E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Default="008A7E8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Pr="008A7E87" w:rsidRDefault="008A7E87" w:rsidP="008A7E87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Default="008A7E8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890" w:rsidRDefault="00E65890" w:rsidP="008A7E87">
      <w:pPr>
        <w:spacing w:line="240" w:lineRule="auto"/>
      </w:pPr>
      <w:r>
        <w:separator/>
      </w:r>
    </w:p>
  </w:footnote>
  <w:footnote w:type="continuationSeparator" w:id="1">
    <w:p w:rsidR="00E65890" w:rsidRDefault="00E65890" w:rsidP="008A7E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Default="008A7E87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Default="008A7E87" w:rsidP="008A7E87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87" w:rsidRDefault="008A7E8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3114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2081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31147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A7E8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1EC0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5890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AE20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C2081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5C208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C208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C208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C208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C208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C208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C208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C2081"/>
    <w:pPr>
      <w:spacing w:after="180"/>
    </w:pPr>
  </w:style>
  <w:style w:type="paragraph" w:styleId="2">
    <w:name w:val="List Bullet 2"/>
    <w:basedOn w:val="a0"/>
    <w:uiPriority w:val="99"/>
    <w:qFormat/>
    <w:rsid w:val="005C208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C2081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5C208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C2081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C2081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5C20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C208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5C2081"/>
    <w:rPr>
      <w:b/>
      <w:bCs/>
    </w:rPr>
  </w:style>
  <w:style w:type="character" w:styleId="ab">
    <w:name w:val="page number"/>
    <w:basedOn w:val="a1"/>
    <w:rsid w:val="005C2081"/>
  </w:style>
  <w:style w:type="character" w:styleId="ac">
    <w:name w:val="Emphasis"/>
    <w:uiPriority w:val="20"/>
    <w:qFormat/>
    <w:rsid w:val="005C208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5C2081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5C2081"/>
    <w:rPr>
      <w:vertAlign w:val="superscript"/>
    </w:rPr>
  </w:style>
  <w:style w:type="table" w:styleId="af">
    <w:name w:val="Table Grid"/>
    <w:basedOn w:val="a2"/>
    <w:uiPriority w:val="59"/>
    <w:qFormat/>
    <w:rsid w:val="005C208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C208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5C208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C208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C208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C208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C2081"/>
  </w:style>
  <w:style w:type="paragraph" w:styleId="af0">
    <w:name w:val="Quote"/>
    <w:basedOn w:val="a0"/>
    <w:next w:val="a0"/>
    <w:link w:val="Char4"/>
    <w:uiPriority w:val="29"/>
    <w:qFormat/>
    <w:rsid w:val="005C2081"/>
    <w:rPr>
      <w:i/>
    </w:rPr>
  </w:style>
  <w:style w:type="character" w:customStyle="1" w:styleId="Char4">
    <w:name w:val="引用 Char"/>
    <w:link w:val="af0"/>
    <w:uiPriority w:val="29"/>
    <w:rsid w:val="005C2081"/>
    <w:rPr>
      <w:i/>
      <w:sz w:val="24"/>
      <w:szCs w:val="24"/>
    </w:rPr>
  </w:style>
  <w:style w:type="character" w:customStyle="1" w:styleId="4Char">
    <w:name w:val="标题 4 Char"/>
    <w:link w:val="40"/>
    <w:semiHidden/>
    <w:rsid w:val="005C208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C2081"/>
    <w:rPr>
      <w:lang w:val="en-US"/>
    </w:rPr>
  </w:style>
  <w:style w:type="paragraph" w:customStyle="1" w:styleId="Char30">
    <w:name w:val="Char3"/>
    <w:basedOn w:val="a0"/>
    <w:qFormat/>
    <w:rsid w:val="005C2081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C2081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5C208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5C2081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5C2081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C2081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C208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C2081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5C2081"/>
    <w:rPr>
      <w:sz w:val="18"/>
      <w:szCs w:val="18"/>
    </w:rPr>
  </w:style>
  <w:style w:type="character" w:customStyle="1" w:styleId="Char10">
    <w:name w:val="脚注文本 Char1"/>
    <w:basedOn w:val="a1"/>
    <w:rsid w:val="005C2081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C2081"/>
    <w:pPr>
      <w:outlineLvl w:val="1"/>
    </w:pPr>
  </w:style>
  <w:style w:type="paragraph" w:customStyle="1" w:styleId="af3">
    <w:name w:val="二级章节"/>
    <w:basedOn w:val="a0"/>
    <w:qFormat/>
    <w:rsid w:val="005C2081"/>
    <w:pPr>
      <w:outlineLvl w:val="2"/>
    </w:pPr>
  </w:style>
  <w:style w:type="paragraph" w:styleId="af4">
    <w:name w:val="header"/>
    <w:basedOn w:val="a0"/>
    <w:rsid w:val="005C20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8A7E8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8A7E87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F7096-4607-4653-987C-B029FCC3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7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2018-12-07T02:34:00Z</dcterms:created>
  <dcterms:modified xsi:type="dcterms:W3CDTF">2018-12-28T05:27:00Z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